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CFD8" w14:textId="0D64D647" w:rsidR="00F367BD" w:rsidRPr="00C52C04" w:rsidRDefault="00580B4F" w:rsidP="00171710">
      <w:pPr>
        <w:pStyle w:val="Tytu"/>
      </w:pPr>
      <w:r w:rsidRPr="00C52C04">
        <w:t>UMOWA</w:t>
      </w:r>
      <w:r w:rsidR="007C3C1F" w:rsidRPr="00C52C04">
        <w:t xml:space="preserve"> </w:t>
      </w:r>
      <w:r w:rsidR="000D04BD" w:rsidRPr="00C52C04">
        <w:t>N</w:t>
      </w:r>
      <w:r w:rsidR="00171710" w:rsidRPr="00C52C04">
        <w:t>R</w:t>
      </w:r>
      <w:r w:rsidR="0081070C" w:rsidRPr="00C52C04">
        <w:t xml:space="preserve"> </w:t>
      </w:r>
      <w:r w:rsidR="0081070C" w:rsidRPr="00F26EF3">
        <w:rPr>
          <w:highlight w:val="yellow"/>
        </w:rPr>
        <w:t>[...]</w:t>
      </w:r>
    </w:p>
    <w:p w14:paraId="5DDA5C3F" w14:textId="21DD3184" w:rsidR="007C3C1F" w:rsidRPr="00C52C04" w:rsidRDefault="00EB748E" w:rsidP="0075265E">
      <w:pPr>
        <w:pStyle w:val="Komparycja"/>
      </w:pPr>
      <w:r>
        <w:t xml:space="preserve">zwana dalej </w:t>
      </w:r>
      <w:r w:rsidRPr="00A11366">
        <w:rPr>
          <w:b/>
          <w:bCs w:val="0"/>
        </w:rPr>
        <w:t>„Umową”</w:t>
      </w:r>
      <w:r>
        <w:t xml:space="preserve"> </w:t>
      </w:r>
      <w:r w:rsidR="00471AF0" w:rsidRPr="00C52C04">
        <w:t>z</w:t>
      </w:r>
      <w:r w:rsidR="00580B4F" w:rsidRPr="00C52C04">
        <w:t>awarta</w:t>
      </w:r>
      <w:r w:rsidR="007C3C1F" w:rsidRPr="00C52C04">
        <w:t xml:space="preserve"> </w:t>
      </w:r>
      <w:r w:rsidR="000559D1" w:rsidRPr="00F26EF3">
        <w:rPr>
          <w:highlight w:val="yellow"/>
        </w:rPr>
        <w:t>[...]</w:t>
      </w:r>
      <w:r w:rsidR="000559D1" w:rsidRPr="00C52C04">
        <w:t xml:space="preserve"> roku </w:t>
      </w:r>
      <w:r w:rsidR="007C3C1F" w:rsidRPr="00C52C04">
        <w:t>w </w:t>
      </w:r>
      <w:r w:rsidR="00580B4F" w:rsidRPr="00C52C04">
        <w:t>Krakowie pomiędzy:</w:t>
      </w:r>
    </w:p>
    <w:p w14:paraId="1D11C15E" w14:textId="05B90481" w:rsidR="000322AD" w:rsidRPr="00C52C04" w:rsidRDefault="00803595" w:rsidP="000322AD">
      <w:pPr>
        <w:pStyle w:val="Komparycja"/>
      </w:pPr>
      <w:r w:rsidRPr="00C52C04">
        <w:rPr>
          <w:b/>
        </w:rPr>
        <w:t xml:space="preserve">TAURON Sprzedaż </w:t>
      </w:r>
      <w:r w:rsidR="00EB748E" w:rsidRPr="00C52C04">
        <w:rPr>
          <w:b/>
        </w:rPr>
        <w:t>sp.</w:t>
      </w:r>
      <w:r w:rsidR="00EB748E">
        <w:rPr>
          <w:b/>
        </w:rPr>
        <w:t> </w:t>
      </w:r>
      <w:r w:rsidRPr="00C52C04">
        <w:rPr>
          <w:b/>
        </w:rPr>
        <w:t>z o.o.</w:t>
      </w:r>
      <w:r w:rsidRPr="00C52C04">
        <w:t xml:space="preserve"> z siedzibą w Krakowie (30-417), </w:t>
      </w:r>
      <w:r w:rsidR="00EB748E" w:rsidRPr="00C52C04">
        <w:t>ul.</w:t>
      </w:r>
      <w:r w:rsidR="00EB748E">
        <w:t> </w:t>
      </w:r>
      <w:r w:rsidRPr="00C52C04">
        <w:t>Łagiewnicka 60, wpisana do Rejestru Przedsiębiorców Krajowego Rejestru Sądowego prowadzonego przez Sąd Rejonowy dla Krakowa – Śródmieścia w Krakowie, Wydział XI Gospodarczy Krajowego Rejestru Sądowego pod numerem KRS:</w:t>
      </w:r>
      <w:r w:rsidR="002D276C" w:rsidRPr="00C52C04">
        <w:t> </w:t>
      </w:r>
      <w:r w:rsidRPr="00C52C04">
        <w:t>0000270491, z nadanym numerem NIP:</w:t>
      </w:r>
      <w:r w:rsidR="00151F88" w:rsidRPr="00C52C04">
        <w:t> </w:t>
      </w:r>
      <w:r w:rsidRPr="00C52C04">
        <w:t>6762337735 oraz nadanym numerze REGON:</w:t>
      </w:r>
      <w:r w:rsidR="00151F88" w:rsidRPr="00C52C04">
        <w:t> </w:t>
      </w:r>
      <w:r w:rsidRPr="00C52C04">
        <w:t xml:space="preserve">120378027, </w:t>
      </w:r>
      <w:r w:rsidR="00EB748E">
        <w:t>którą reprezentuje</w:t>
      </w:r>
      <w:r w:rsidR="000322AD" w:rsidRPr="00C52C04">
        <w:t>:</w:t>
      </w:r>
    </w:p>
    <w:p w14:paraId="4D33FCE1" w14:textId="77777777" w:rsidR="000322AD" w:rsidRPr="00C52C04" w:rsidRDefault="000322AD" w:rsidP="002D22DE">
      <w:pPr>
        <w:pStyle w:val="Komparycja"/>
        <w:numPr>
          <w:ilvl w:val="0"/>
          <w:numId w:val="4"/>
        </w:numPr>
        <w:ind w:left="284" w:hanging="284"/>
      </w:pPr>
      <w:r w:rsidRPr="00F26EF3">
        <w:rPr>
          <w:highlight w:val="yellow"/>
        </w:rPr>
        <w:t>[...]</w:t>
      </w:r>
      <w:r w:rsidRPr="00C52C04">
        <w:t xml:space="preserve"> – </w:t>
      </w:r>
      <w:r w:rsidRPr="00F26EF3">
        <w:rPr>
          <w:highlight w:val="yellow"/>
        </w:rPr>
        <w:t>[...]</w:t>
      </w:r>
    </w:p>
    <w:p w14:paraId="5E791363" w14:textId="77777777" w:rsidR="000322AD" w:rsidRPr="00C52C04" w:rsidRDefault="000322AD" w:rsidP="002D22DE">
      <w:pPr>
        <w:pStyle w:val="Komparycja"/>
        <w:numPr>
          <w:ilvl w:val="0"/>
          <w:numId w:val="4"/>
        </w:numPr>
        <w:ind w:left="284" w:hanging="284"/>
      </w:pPr>
      <w:r w:rsidRPr="00F26EF3">
        <w:rPr>
          <w:highlight w:val="yellow"/>
        </w:rPr>
        <w:t>[...]</w:t>
      </w:r>
      <w:r w:rsidRPr="00C52C04">
        <w:t xml:space="preserve"> – </w:t>
      </w:r>
      <w:r w:rsidRPr="00F26EF3">
        <w:rPr>
          <w:highlight w:val="yellow"/>
        </w:rPr>
        <w:t>[...]</w:t>
      </w:r>
    </w:p>
    <w:p w14:paraId="5E17D3EA" w14:textId="010A20E3" w:rsidR="007C3C1F" w:rsidRPr="00C52C04" w:rsidRDefault="001C3C6F" w:rsidP="0075265E">
      <w:pPr>
        <w:pStyle w:val="Komparycja"/>
      </w:pPr>
      <w:r w:rsidRPr="00C52C04">
        <w:t>zwan</w:t>
      </w:r>
      <w:r w:rsidR="00EB748E">
        <w:t>ą</w:t>
      </w:r>
      <w:r w:rsidRPr="00C52C04">
        <w:t xml:space="preserve"> dalej </w:t>
      </w:r>
      <w:r w:rsidR="0083248D" w:rsidRPr="00A11366">
        <w:rPr>
          <w:b/>
          <w:bCs w:val="0"/>
        </w:rPr>
        <w:t>„</w:t>
      </w:r>
      <w:r w:rsidRPr="00A11366">
        <w:rPr>
          <w:b/>
          <w:bCs w:val="0"/>
        </w:rPr>
        <w:t>TAURON</w:t>
      </w:r>
      <w:r w:rsidR="0083248D" w:rsidRPr="00A11366">
        <w:rPr>
          <w:b/>
          <w:bCs w:val="0"/>
        </w:rPr>
        <w:t>”</w:t>
      </w:r>
      <w:r w:rsidRPr="00C52C04">
        <w:t xml:space="preserve"> lub </w:t>
      </w:r>
      <w:r w:rsidR="0083248D" w:rsidRPr="00A11366">
        <w:rPr>
          <w:b/>
          <w:bCs w:val="0"/>
        </w:rPr>
        <w:t>„</w:t>
      </w:r>
      <w:r w:rsidRPr="00A11366">
        <w:rPr>
          <w:b/>
          <w:bCs w:val="0"/>
        </w:rPr>
        <w:t>Zamawiającym</w:t>
      </w:r>
      <w:r w:rsidR="0083248D" w:rsidRPr="00A11366">
        <w:rPr>
          <w:b/>
          <w:bCs w:val="0"/>
        </w:rPr>
        <w:t>”</w:t>
      </w:r>
    </w:p>
    <w:p w14:paraId="53299657" w14:textId="77777777" w:rsidR="00F367BD" w:rsidRPr="00C52C04" w:rsidRDefault="001C3C6F" w:rsidP="0075265E">
      <w:pPr>
        <w:pStyle w:val="Komparycja"/>
      </w:pPr>
      <w:r w:rsidRPr="00C52C04">
        <w:t>a</w:t>
      </w:r>
    </w:p>
    <w:p w14:paraId="7D797BBE" w14:textId="1951D02B" w:rsidR="007C3C1F" w:rsidRPr="00C52C04" w:rsidRDefault="00E61C68" w:rsidP="0075265E">
      <w:pPr>
        <w:pStyle w:val="Komparycja"/>
      </w:pPr>
      <w:r w:rsidRPr="00F26EF3">
        <w:rPr>
          <w:b/>
          <w:bCs w:val="0"/>
          <w:highlight w:val="yellow"/>
        </w:rPr>
        <w:t>[...]</w:t>
      </w:r>
      <w:r w:rsidR="001C3C6F" w:rsidRPr="00C52C04">
        <w:t xml:space="preserve"> prowadzący</w:t>
      </w:r>
      <w:r w:rsidR="002D276C" w:rsidRPr="00C52C04">
        <w:t>m</w:t>
      </w:r>
      <w:r w:rsidR="001C3C6F" w:rsidRPr="00C52C04">
        <w:t xml:space="preserve"> działalność gospodarczą pod firmą </w:t>
      </w:r>
      <w:r w:rsidRPr="00F26EF3">
        <w:rPr>
          <w:b/>
          <w:bCs w:val="0"/>
          <w:highlight w:val="yellow"/>
        </w:rPr>
        <w:t>[...]</w:t>
      </w:r>
      <w:r w:rsidR="001C3C6F" w:rsidRPr="00C52C04">
        <w:rPr>
          <w:b/>
          <w:bCs w:val="0"/>
        </w:rPr>
        <w:t>,</w:t>
      </w:r>
      <w:r w:rsidR="001C3C6F" w:rsidRPr="00C52C04">
        <w:t xml:space="preserve"> </w:t>
      </w:r>
      <w:r w:rsidR="00EB748E" w:rsidRPr="00C52C04">
        <w:t>ul.</w:t>
      </w:r>
      <w:r w:rsidR="00EB748E">
        <w:t> </w:t>
      </w:r>
      <w:r w:rsidRPr="00F26EF3">
        <w:rPr>
          <w:highlight w:val="yellow"/>
        </w:rPr>
        <w:t>[...]</w:t>
      </w:r>
      <w:r w:rsidR="001C3C6F" w:rsidRPr="00C52C04">
        <w:t xml:space="preserve">, </w:t>
      </w:r>
      <w:r w:rsidR="002D276C" w:rsidRPr="00C52C04">
        <w:rPr>
          <w:highlight w:val="yellow"/>
        </w:rPr>
        <w:t>00-000</w:t>
      </w:r>
      <w:r w:rsidR="002D276C" w:rsidRPr="00C52C04">
        <w:t xml:space="preserve"> </w:t>
      </w:r>
      <w:r w:rsidRPr="00F26EF3">
        <w:rPr>
          <w:highlight w:val="yellow"/>
        </w:rPr>
        <w:t>[...]</w:t>
      </w:r>
      <w:r w:rsidR="002D276C" w:rsidRPr="00C52C04">
        <w:t>,</w:t>
      </w:r>
      <w:r w:rsidR="001C3C6F" w:rsidRPr="00C52C04">
        <w:t xml:space="preserve"> </w:t>
      </w:r>
      <w:r w:rsidR="002D276C" w:rsidRPr="00C52C04">
        <w:t>z nadanym</w:t>
      </w:r>
      <w:r w:rsidR="001C3C6F" w:rsidRPr="00C52C04">
        <w:t xml:space="preserve"> numerem NIP</w:t>
      </w:r>
      <w:r w:rsidR="002D276C" w:rsidRPr="00C52C04">
        <w:t>:</w:t>
      </w:r>
      <w:r w:rsidR="001C3C6F" w:rsidRPr="00C52C04">
        <w:t xml:space="preserve"> </w:t>
      </w:r>
      <w:r w:rsidRPr="00F26EF3">
        <w:rPr>
          <w:highlight w:val="yellow"/>
        </w:rPr>
        <w:t>[...]</w:t>
      </w:r>
      <w:r w:rsidR="002D276C" w:rsidRPr="00C52C04">
        <w:t xml:space="preserve"> oraz nadanym numerem</w:t>
      </w:r>
      <w:r w:rsidR="00FE1258" w:rsidRPr="00C52C04">
        <w:t xml:space="preserve"> </w:t>
      </w:r>
      <w:r w:rsidR="001C3C6F" w:rsidRPr="00C52C04">
        <w:t>REGON</w:t>
      </w:r>
      <w:r w:rsidR="002D276C" w:rsidRPr="00C52C04">
        <w:t>:</w:t>
      </w:r>
      <w:r w:rsidR="001C3C6F" w:rsidRPr="00C52C04">
        <w:t xml:space="preserve"> </w:t>
      </w:r>
      <w:r w:rsidRPr="00F26EF3">
        <w:rPr>
          <w:highlight w:val="yellow"/>
        </w:rPr>
        <w:t>[...]</w:t>
      </w:r>
    </w:p>
    <w:p w14:paraId="388D16B1" w14:textId="4AD05869" w:rsidR="00F367BD" w:rsidRPr="00C52C04" w:rsidRDefault="00E61C68" w:rsidP="0075265E">
      <w:pPr>
        <w:pStyle w:val="Komparycja"/>
      </w:pPr>
      <w:r w:rsidRPr="00F26EF3">
        <w:rPr>
          <w:b/>
          <w:bCs w:val="0"/>
          <w:highlight w:val="yellow"/>
        </w:rPr>
        <w:t>[...]</w:t>
      </w:r>
      <w:r w:rsidR="007C3C1F" w:rsidRPr="00C52C04">
        <w:t xml:space="preserve"> z </w:t>
      </w:r>
      <w:r w:rsidR="001C3C6F" w:rsidRPr="00C52C04">
        <w:t>siedzibą</w:t>
      </w:r>
      <w:r w:rsidR="007C3C1F" w:rsidRPr="00C52C04">
        <w:t xml:space="preserve"> w </w:t>
      </w:r>
      <w:r w:rsidRPr="00F26EF3">
        <w:rPr>
          <w:highlight w:val="yellow"/>
        </w:rPr>
        <w:t>[...]</w:t>
      </w:r>
      <w:r w:rsidR="001C3C6F" w:rsidRPr="00C52C04">
        <w:t xml:space="preserve">, </w:t>
      </w:r>
      <w:r w:rsidR="00EB748E" w:rsidRPr="00C52C04">
        <w:t>ul.</w:t>
      </w:r>
      <w:r w:rsidR="00EB748E">
        <w:t> </w:t>
      </w:r>
      <w:r w:rsidRPr="00F26EF3">
        <w:rPr>
          <w:highlight w:val="yellow"/>
        </w:rPr>
        <w:t>[...]</w:t>
      </w:r>
      <w:r w:rsidR="001C3C6F" w:rsidRPr="00C52C04">
        <w:t xml:space="preserve">, </w:t>
      </w:r>
      <w:r w:rsidR="00151F88" w:rsidRPr="00C52C04">
        <w:rPr>
          <w:highlight w:val="yellow"/>
        </w:rPr>
        <w:t>00-000</w:t>
      </w:r>
      <w:r w:rsidR="00151F88" w:rsidRPr="00C52C04">
        <w:t xml:space="preserve"> </w:t>
      </w:r>
      <w:r w:rsidR="00151F88" w:rsidRPr="00F26EF3">
        <w:rPr>
          <w:highlight w:val="yellow"/>
        </w:rPr>
        <w:t>[...]</w:t>
      </w:r>
      <w:r w:rsidR="001C3C6F" w:rsidRPr="00C52C04">
        <w:t xml:space="preserve">, wpisana </w:t>
      </w:r>
      <w:r w:rsidR="00151F88" w:rsidRPr="00C52C04">
        <w:t>do Rejestru Przedsiębiorców Krajowego Rejestru Sądowego prowadzonego przez Sąd Rejonowy w </w:t>
      </w:r>
      <w:r w:rsidR="001F2EC0" w:rsidRPr="00F26EF3">
        <w:rPr>
          <w:highlight w:val="yellow"/>
        </w:rPr>
        <w:t>[...]</w:t>
      </w:r>
      <w:r w:rsidR="00151F88" w:rsidRPr="00C52C04">
        <w:t xml:space="preserve">, Wydział </w:t>
      </w:r>
      <w:r w:rsidR="001F2EC0" w:rsidRPr="00F26EF3">
        <w:rPr>
          <w:highlight w:val="yellow"/>
        </w:rPr>
        <w:t>[...]</w:t>
      </w:r>
      <w:r w:rsidR="00151F88" w:rsidRPr="00C52C04">
        <w:t xml:space="preserve"> Gospodarczy Krajowego Rejestru Sądowego pod numerem KRS: </w:t>
      </w:r>
      <w:r w:rsidR="00151F88" w:rsidRPr="00F26EF3">
        <w:rPr>
          <w:highlight w:val="yellow"/>
        </w:rPr>
        <w:t>[...]</w:t>
      </w:r>
      <w:r w:rsidR="00151F88" w:rsidRPr="00C52C04">
        <w:t>, z nadanym numerem NIP: </w:t>
      </w:r>
      <w:r w:rsidR="00151F88" w:rsidRPr="00F26EF3">
        <w:rPr>
          <w:highlight w:val="yellow"/>
        </w:rPr>
        <w:t>[...]</w:t>
      </w:r>
      <w:r w:rsidR="00151F88" w:rsidRPr="00C52C04">
        <w:t xml:space="preserve"> oraz nadanym numerze REGON: </w:t>
      </w:r>
      <w:r w:rsidR="00151F88" w:rsidRPr="00F26EF3">
        <w:rPr>
          <w:highlight w:val="yellow"/>
        </w:rPr>
        <w:t>[...]</w:t>
      </w:r>
      <w:r w:rsidR="004135A7" w:rsidRPr="00C52C04">
        <w:t xml:space="preserve">, </w:t>
      </w:r>
      <w:r w:rsidR="00EB748E">
        <w:t>którą reprezentuje</w:t>
      </w:r>
      <w:r w:rsidR="004135A7" w:rsidRPr="00C52C04">
        <w:t>:</w:t>
      </w:r>
    </w:p>
    <w:p w14:paraId="17AC6915" w14:textId="77777777" w:rsidR="004135A7" w:rsidRPr="00C52C04" w:rsidRDefault="004135A7" w:rsidP="0075265E">
      <w:pPr>
        <w:pStyle w:val="Komparycja"/>
      </w:pPr>
      <w:r w:rsidRPr="00F26EF3">
        <w:rPr>
          <w:highlight w:val="yellow"/>
        </w:rPr>
        <w:t>[...]</w:t>
      </w:r>
      <w:r w:rsidRPr="00C52C04">
        <w:t xml:space="preserve"> – </w:t>
      </w:r>
      <w:r w:rsidRPr="00F26EF3">
        <w:rPr>
          <w:highlight w:val="yellow"/>
        </w:rPr>
        <w:t>[...]</w:t>
      </w:r>
    </w:p>
    <w:p w14:paraId="4C4809DE" w14:textId="77777777" w:rsidR="00F367BD" w:rsidRPr="00C52C04" w:rsidRDefault="001C3C6F" w:rsidP="0075265E">
      <w:pPr>
        <w:pStyle w:val="Komparycja"/>
        <w:rPr>
          <w:color w:val="000000" w:themeColor="text1"/>
          <w:lang w:eastAsia="pl-PL"/>
        </w:rPr>
      </w:pPr>
      <w:r w:rsidRPr="00C52C04">
        <w:t>zwan</w:t>
      </w:r>
      <w:r w:rsidR="0075265E" w:rsidRPr="00C52C04">
        <w:t>ym</w:t>
      </w:r>
      <w:r w:rsidRPr="00C52C04">
        <w:t xml:space="preserve"> dalej </w:t>
      </w:r>
      <w:r w:rsidR="0083248D" w:rsidRPr="00A11366">
        <w:rPr>
          <w:b/>
          <w:bCs w:val="0"/>
        </w:rPr>
        <w:t>„</w:t>
      </w:r>
      <w:r w:rsidRPr="00A11366">
        <w:rPr>
          <w:b/>
          <w:bCs w:val="0"/>
        </w:rPr>
        <w:t>Wykonawcą</w:t>
      </w:r>
      <w:r w:rsidR="0083248D" w:rsidRPr="00A11366">
        <w:rPr>
          <w:b/>
          <w:bCs w:val="0"/>
        </w:rPr>
        <w:t>”</w:t>
      </w:r>
    </w:p>
    <w:p w14:paraId="02AF6F2E" w14:textId="77777777" w:rsidR="007C3C1F" w:rsidRPr="00C52C04" w:rsidRDefault="001C3C6F" w:rsidP="0075265E">
      <w:pPr>
        <w:pStyle w:val="Komparycja"/>
      </w:pPr>
      <w:r w:rsidRPr="00C52C04">
        <w:t xml:space="preserve">łącznie zwani dalej </w:t>
      </w:r>
      <w:r w:rsidR="0083248D" w:rsidRPr="00A11366">
        <w:rPr>
          <w:b/>
          <w:bCs w:val="0"/>
        </w:rPr>
        <w:t>„</w:t>
      </w:r>
      <w:r w:rsidRPr="00A11366">
        <w:rPr>
          <w:b/>
          <w:bCs w:val="0"/>
        </w:rPr>
        <w:t>Stronami</w:t>
      </w:r>
      <w:r w:rsidR="0083248D" w:rsidRPr="00A11366">
        <w:rPr>
          <w:b/>
          <w:bCs w:val="0"/>
        </w:rPr>
        <w:t>”</w:t>
      </w:r>
      <w:r w:rsidRPr="00C52C04">
        <w:t>,</w:t>
      </w:r>
      <w:r w:rsidR="007C3C1F" w:rsidRPr="00C52C04">
        <w:t xml:space="preserve"> a </w:t>
      </w:r>
      <w:r w:rsidRPr="00C52C04">
        <w:t>każda</w:t>
      </w:r>
      <w:r w:rsidR="007C3C1F" w:rsidRPr="00C52C04">
        <w:t xml:space="preserve"> z </w:t>
      </w:r>
      <w:r w:rsidRPr="00C52C04">
        <w:t xml:space="preserve">osobna </w:t>
      </w:r>
      <w:r w:rsidR="0083248D" w:rsidRPr="00A11366">
        <w:rPr>
          <w:b/>
          <w:bCs w:val="0"/>
        </w:rPr>
        <w:t>„</w:t>
      </w:r>
      <w:r w:rsidRPr="00A11366">
        <w:rPr>
          <w:b/>
          <w:bCs w:val="0"/>
        </w:rPr>
        <w:t>Stroną</w:t>
      </w:r>
      <w:r w:rsidR="0083248D" w:rsidRPr="00A11366">
        <w:rPr>
          <w:b/>
          <w:bCs w:val="0"/>
        </w:rPr>
        <w:t>”</w:t>
      </w:r>
    </w:p>
    <w:p w14:paraId="6BA03401" w14:textId="77777777" w:rsidR="00991AD7" w:rsidRDefault="001C3C6F" w:rsidP="0075265E">
      <w:pPr>
        <w:pStyle w:val="Komparycja"/>
      </w:pPr>
      <w:r w:rsidRPr="00C52C04">
        <w:t>o następującej treści:</w:t>
      </w:r>
    </w:p>
    <w:p w14:paraId="74E2980B" w14:textId="77777777" w:rsidR="00991AD7" w:rsidRPr="00822208" w:rsidRDefault="00991AD7" w:rsidP="00C67AD9">
      <w:pPr>
        <w:pStyle w:val="Poziom1"/>
      </w:pPr>
      <w:r>
        <w:br/>
      </w:r>
      <w:r w:rsidRPr="00822208">
        <w:t>PRZEDMIOT UMOWY</w:t>
      </w:r>
    </w:p>
    <w:p w14:paraId="327539F7" w14:textId="37F78938" w:rsidR="00EB748E" w:rsidRPr="00822208" w:rsidRDefault="00EB748E" w:rsidP="00A508E0">
      <w:pPr>
        <w:pStyle w:val="Poziom2"/>
      </w:pPr>
      <w:bookmarkStart w:id="0" w:name="_Ref226645307"/>
      <w:r w:rsidRPr="00822208">
        <w:t>Przedmiotem Umowy jest świadczenie przez Wykonawcę na rzecz Zamawiającego usług utrzymania czystości oraz prac porządkowo-gospodarczych na terenie i</w:t>
      </w:r>
      <w:r>
        <w:t> </w:t>
      </w:r>
      <w:r w:rsidRPr="00822208">
        <w:t>w</w:t>
      </w:r>
      <w:r>
        <w:t> </w:t>
      </w:r>
      <w:r w:rsidRPr="00822208">
        <w:t>obiektach wskazanych przez Zamawiającego, w</w:t>
      </w:r>
      <w:r>
        <w:t> </w:t>
      </w:r>
      <w:r w:rsidRPr="00822208">
        <w:t>tym serwisu dziennego wraz z</w:t>
      </w:r>
      <w:r>
        <w:t> </w:t>
      </w:r>
      <w:r w:rsidRPr="00822208">
        <w:t>bieżącym dostarczaniem i</w:t>
      </w:r>
      <w:r>
        <w:t> </w:t>
      </w:r>
      <w:r w:rsidRPr="00822208">
        <w:t xml:space="preserve">uzupełnianiem artykułów higieniczno-sanitarnych (dalej: </w:t>
      </w:r>
      <w:r w:rsidR="00E5056E" w:rsidRPr="00A11366">
        <w:rPr>
          <w:b/>
        </w:rPr>
        <w:t>„</w:t>
      </w:r>
      <w:r w:rsidRPr="00A11366">
        <w:rPr>
          <w:b/>
        </w:rPr>
        <w:t>Przedmiot Umowy</w:t>
      </w:r>
      <w:r w:rsidR="00E5056E" w:rsidRPr="00A11366">
        <w:rPr>
          <w:b/>
        </w:rPr>
        <w:t>”</w:t>
      </w:r>
      <w:r w:rsidRPr="00822208">
        <w:t>).</w:t>
      </w:r>
      <w:bookmarkEnd w:id="0"/>
    </w:p>
    <w:p w14:paraId="78952CC8" w14:textId="77777777" w:rsidR="00991AD7" w:rsidRPr="002F31D4" w:rsidRDefault="00EB748E" w:rsidP="00A508E0">
      <w:pPr>
        <w:pStyle w:val="Poziom2"/>
      </w:pPr>
      <w:r w:rsidRPr="00822208">
        <w:t>Realizacja Przedmiotu Umowy wykonywana będzie zgodnie z</w:t>
      </w:r>
      <w:r>
        <w:t> </w:t>
      </w:r>
      <w:r w:rsidRPr="00822208">
        <w:t>Zakres</w:t>
      </w:r>
      <w:r>
        <w:t>ami</w:t>
      </w:r>
      <w:r w:rsidRPr="00822208">
        <w:t xml:space="preserve"> czynności, stanowiącym</w:t>
      </w:r>
      <w:r>
        <w:t>i</w:t>
      </w:r>
      <w:r w:rsidRPr="00822208">
        <w:t xml:space="preserve"> </w:t>
      </w:r>
      <w:r>
        <w:t>Z</w:t>
      </w:r>
      <w:r w:rsidRPr="00822208">
        <w:t>ałącznik nr 3 do Umowy.</w:t>
      </w:r>
    </w:p>
    <w:p w14:paraId="7E326249" w14:textId="76DF7416" w:rsidR="00991AD7" w:rsidRPr="00822208" w:rsidRDefault="00991AD7" w:rsidP="00C67AD9">
      <w:pPr>
        <w:pStyle w:val="Poziom1"/>
      </w:pPr>
      <w:r>
        <w:rPr>
          <w:szCs w:val="22"/>
        </w:rPr>
        <w:lastRenderedPageBreak/>
        <w:br/>
      </w:r>
      <w:r w:rsidRPr="00822208">
        <w:t>ZAKRES USŁUG</w:t>
      </w:r>
      <w:r w:rsidR="009324B1">
        <w:t xml:space="preserve"> I</w:t>
      </w:r>
      <w:r w:rsidR="006633A1">
        <w:t> </w:t>
      </w:r>
      <w:r w:rsidR="009324B1">
        <w:t>ZLECENIA</w:t>
      </w:r>
    </w:p>
    <w:p w14:paraId="5F9B22B3" w14:textId="6DF17FDB" w:rsidR="00EB748E" w:rsidRPr="00822208" w:rsidRDefault="00EB748E" w:rsidP="00A508E0">
      <w:pPr>
        <w:pStyle w:val="Poziom2"/>
      </w:pPr>
      <w:bookmarkStart w:id="1" w:name="_Ref226645126"/>
      <w:r w:rsidRPr="00822208">
        <w:t>Zakres czynności realizowanych w</w:t>
      </w:r>
      <w:r>
        <w:t> </w:t>
      </w:r>
      <w:r w:rsidRPr="00822208">
        <w:t>ramach usług objętych Przedmiotem Umowy został określony w</w:t>
      </w:r>
      <w:r>
        <w:t> </w:t>
      </w:r>
      <w:r w:rsidRPr="00822208">
        <w:t xml:space="preserve">Załączniku nr 3 do Umowy, natomiast </w:t>
      </w:r>
      <w:r>
        <w:t xml:space="preserve">wykazy powierzchni w poszczególnych lokalizacjach </w:t>
      </w:r>
      <w:r w:rsidRPr="00822208">
        <w:t>Zamawiającego wskazane zostały w</w:t>
      </w:r>
      <w:r>
        <w:t> </w:t>
      </w:r>
      <w:r w:rsidRPr="00822208">
        <w:t>Załączniku nr 2 do Umowy.</w:t>
      </w:r>
      <w:bookmarkEnd w:id="1"/>
    </w:p>
    <w:p w14:paraId="279167EE" w14:textId="6A61D707" w:rsidR="00EB748E" w:rsidRPr="00822208" w:rsidRDefault="00EB748E" w:rsidP="00A508E0">
      <w:pPr>
        <w:pStyle w:val="Poziom2"/>
      </w:pPr>
      <w:bookmarkStart w:id="2" w:name="_Ref226645119"/>
      <w:r w:rsidRPr="00822208">
        <w:t>Zamawiający zastrzega sobie możliwość zmiany zakresu świadczonych usług, uwzględniając zobowiązanie wynikające z</w:t>
      </w:r>
      <w:r>
        <w:t> </w:t>
      </w:r>
      <w:r w:rsidR="0086153D">
        <w:rPr>
          <w:highlight w:val="yellow"/>
        </w:rPr>
        <w:fldChar w:fldCharType="begin"/>
      </w:r>
      <w:r w:rsidR="0086153D">
        <w:instrText xml:space="preserve"> REF _Ref226645140 \w \h \d " ust. " </w:instrText>
      </w:r>
      <w:r w:rsidR="0086153D">
        <w:rPr>
          <w:highlight w:val="yellow"/>
        </w:rPr>
      </w:r>
      <w:r w:rsidR="0086153D">
        <w:rPr>
          <w:highlight w:val="yellow"/>
        </w:rPr>
        <w:fldChar w:fldCharType="separate"/>
      </w:r>
      <w:r w:rsidR="008B511A">
        <w:t>§8 ust. 10</w:t>
      </w:r>
      <w:r w:rsidR="0086153D">
        <w:rPr>
          <w:highlight w:val="yellow"/>
        </w:rPr>
        <w:fldChar w:fldCharType="end"/>
      </w:r>
      <w:r w:rsidRPr="00822208">
        <w:t xml:space="preserve"> Umowy. O</w:t>
      </w:r>
      <w:r>
        <w:t> </w:t>
      </w:r>
      <w:r w:rsidRPr="00822208">
        <w:t>zmianach Zamawiający powiadomi Wykonawcę niezwłocznie, nie później jednak, niż na 10 dni przed zmianą. Wykonawca przed wystawieniem pierwszej faktury oraz – w</w:t>
      </w:r>
      <w:r>
        <w:t> </w:t>
      </w:r>
      <w:r w:rsidRPr="00822208">
        <w:t>razie zmiany stanu faktycznego – przed wystawieniem każdej kolejnej faktury, określi rzeczywistą ilość powierzchni każdego rodzaju i</w:t>
      </w:r>
      <w:r>
        <w:t> </w:t>
      </w:r>
      <w:r w:rsidRPr="00822208">
        <w:t>godzin, oraz uzyska potwierdzenie w</w:t>
      </w:r>
      <w:r>
        <w:t> </w:t>
      </w:r>
      <w:r w:rsidRPr="00822208">
        <w:t>formie pisemnej lub za pośrednictwem poczty elektronicznej, przez Koordynatora Zamawiającego.</w:t>
      </w:r>
      <w:bookmarkEnd w:id="2"/>
    </w:p>
    <w:p w14:paraId="024D6FB4" w14:textId="4D4C4193" w:rsidR="00EB748E" w:rsidRPr="00822208" w:rsidRDefault="00EB748E" w:rsidP="00A508E0">
      <w:pPr>
        <w:pStyle w:val="Poziom2"/>
      </w:pPr>
      <w:r w:rsidRPr="00822208">
        <w:t>Zamawiający, w</w:t>
      </w:r>
      <w:r>
        <w:t> </w:t>
      </w:r>
      <w:r w:rsidRPr="00822208">
        <w:t>terminie wskazanym w</w:t>
      </w:r>
      <w:r>
        <w:t> </w:t>
      </w:r>
      <w:r w:rsidR="0086153D">
        <w:rPr>
          <w:highlight w:val="yellow"/>
        </w:rPr>
        <w:fldChar w:fldCharType="begin"/>
      </w:r>
      <w:r w:rsidR="0086153D">
        <w:instrText xml:space="preserve"> REF _Ref226645119 \w \h \d " ust. " </w:instrText>
      </w:r>
      <w:r w:rsidR="0086153D">
        <w:rPr>
          <w:highlight w:val="yellow"/>
        </w:rPr>
      </w:r>
      <w:r w:rsidR="0086153D">
        <w:rPr>
          <w:highlight w:val="yellow"/>
        </w:rPr>
        <w:fldChar w:fldCharType="separate"/>
      </w:r>
      <w:r w:rsidR="008B511A">
        <w:t>§2 ust. 2</w:t>
      </w:r>
      <w:r w:rsidR="0086153D">
        <w:rPr>
          <w:highlight w:val="yellow"/>
        </w:rPr>
        <w:fldChar w:fldCharType="end"/>
      </w:r>
      <w:r w:rsidRPr="00822208">
        <w:t>, zastrzega sobie prawo do rezygnacji z</w:t>
      </w:r>
      <w:r>
        <w:t> </w:t>
      </w:r>
      <w:r w:rsidRPr="00822208">
        <w:t>usług objętych Przedmiotem Umowy, w</w:t>
      </w:r>
      <w:r>
        <w:t> </w:t>
      </w:r>
      <w:r w:rsidRPr="00822208">
        <w:t>szczególności w</w:t>
      </w:r>
      <w:r>
        <w:t> </w:t>
      </w:r>
      <w:r w:rsidRPr="00822208">
        <w:t>przypadku zaistnienia okoliczności niezależnych od Zamawiającego, w</w:t>
      </w:r>
      <w:r>
        <w:t> </w:t>
      </w:r>
      <w:r w:rsidRPr="00822208">
        <w:t>tym związanych z</w:t>
      </w:r>
      <w:r>
        <w:t> </w:t>
      </w:r>
      <w:r w:rsidRPr="00822208">
        <w:t>wyłączeniem nieruchomości z</w:t>
      </w:r>
      <w:r>
        <w:t> </w:t>
      </w:r>
      <w:r w:rsidRPr="00822208">
        <w:t>zarządu lub administrowania Zamawiającego albo przeprowadzenia reorganizacji u</w:t>
      </w:r>
      <w:r>
        <w:t> </w:t>
      </w:r>
      <w:r w:rsidRPr="00822208">
        <w:t>Zamawiającego</w:t>
      </w:r>
      <w:r w:rsidR="0054210E">
        <w:t>, a</w:t>
      </w:r>
      <w:r w:rsidR="006633A1">
        <w:t> </w:t>
      </w:r>
      <w:r w:rsidR="0054210E">
        <w:t xml:space="preserve">także </w:t>
      </w:r>
      <w:r w:rsidR="00E21275">
        <w:t>w</w:t>
      </w:r>
      <w:r w:rsidR="006633A1">
        <w:t> </w:t>
      </w:r>
      <w:r w:rsidR="00E21275">
        <w:t>przypadku prowadzenia prac remontowo-budowlanych</w:t>
      </w:r>
      <w:r w:rsidRPr="00822208">
        <w:t>. Uwzględniając zobowiązanie wynikające z</w:t>
      </w:r>
      <w:r>
        <w:t> </w:t>
      </w:r>
      <w:r w:rsidR="0086153D">
        <w:rPr>
          <w:highlight w:val="yellow"/>
        </w:rPr>
        <w:fldChar w:fldCharType="begin"/>
      </w:r>
      <w:r w:rsidR="0086153D">
        <w:instrText xml:space="preserve"> REF _Ref226645148 \w \h \d " ust. " </w:instrText>
      </w:r>
      <w:r w:rsidR="0086153D">
        <w:rPr>
          <w:highlight w:val="yellow"/>
        </w:rPr>
      </w:r>
      <w:r w:rsidR="0086153D">
        <w:rPr>
          <w:highlight w:val="yellow"/>
        </w:rPr>
        <w:fldChar w:fldCharType="separate"/>
      </w:r>
      <w:r w:rsidR="008B511A">
        <w:t>§8 ust. 1</w:t>
      </w:r>
      <w:r w:rsidR="0086153D">
        <w:rPr>
          <w:highlight w:val="yellow"/>
        </w:rPr>
        <w:fldChar w:fldCharType="end"/>
      </w:r>
      <w:r w:rsidR="0086153D">
        <w:t xml:space="preserve"> </w:t>
      </w:r>
      <w:r w:rsidRPr="00822208">
        <w:t>Umowy, Wykonawca zrzeka się w</w:t>
      </w:r>
      <w:r>
        <w:t> </w:t>
      </w:r>
      <w:r w:rsidRPr="00822208">
        <w:t>stosunku do Zamawiającego wszelkich roszczeń związanych z</w:t>
      </w:r>
      <w:r>
        <w:t> </w:t>
      </w:r>
      <w:r w:rsidRPr="00822208">
        <w:t>obniżeniem wynagrodzenia z</w:t>
      </w:r>
      <w:r>
        <w:t> </w:t>
      </w:r>
      <w:r w:rsidRPr="00822208">
        <w:t>przedmiotowego tytułu.</w:t>
      </w:r>
    </w:p>
    <w:p w14:paraId="1AB2FEDA" w14:textId="6FC3002A" w:rsidR="00EB748E" w:rsidRPr="00822208" w:rsidRDefault="00EB748E" w:rsidP="00A508E0">
      <w:pPr>
        <w:pStyle w:val="Poziom2"/>
      </w:pPr>
      <w:r w:rsidRPr="00822208">
        <w:t>Zamawiający zastrzega sobie prawo do zmniejszenia wynagrodzenia Wykonawcy za czas ograniczenia zakresu usług objętych Przedmiotem Umowy. Wynagrodzenie Wykonawcy zostanie przeliczone proporcjonalnie do zakresu zleconych usług.</w:t>
      </w:r>
    </w:p>
    <w:p w14:paraId="6A000255" w14:textId="207F7CA3" w:rsidR="00991AD7" w:rsidRPr="002F31D4" w:rsidRDefault="00EB748E" w:rsidP="00A508E0">
      <w:pPr>
        <w:pStyle w:val="Poziom2"/>
      </w:pPr>
      <w:bookmarkStart w:id="3" w:name="_Ref226645370"/>
      <w:r w:rsidRPr="00822208">
        <w:t>Zamawiający może zlecić Wykonawcy realizację czynności w</w:t>
      </w:r>
      <w:r>
        <w:t> </w:t>
      </w:r>
      <w:r w:rsidRPr="00822208">
        <w:t xml:space="preserve">ramach </w:t>
      </w:r>
      <w:r>
        <w:t>prac dodatkowych</w:t>
      </w:r>
      <w:r w:rsidRPr="00822208">
        <w:t>, nieobjęt</w:t>
      </w:r>
      <w:r>
        <w:t>ych</w:t>
      </w:r>
      <w:r w:rsidRPr="00822208">
        <w:t xml:space="preserve"> zakresem usług określonym w</w:t>
      </w:r>
      <w:r>
        <w:t> </w:t>
      </w:r>
      <w:r w:rsidR="0086153D">
        <w:rPr>
          <w:highlight w:val="yellow"/>
        </w:rPr>
        <w:fldChar w:fldCharType="begin"/>
      </w:r>
      <w:r w:rsidR="0086153D">
        <w:instrText xml:space="preserve"> REF _Ref226645126 \w \h \d " ust. " </w:instrText>
      </w:r>
      <w:r w:rsidR="0086153D">
        <w:rPr>
          <w:highlight w:val="yellow"/>
        </w:rPr>
      </w:r>
      <w:r w:rsidR="0086153D">
        <w:rPr>
          <w:highlight w:val="yellow"/>
        </w:rPr>
        <w:fldChar w:fldCharType="separate"/>
      </w:r>
      <w:r w:rsidR="008B511A">
        <w:t>§2 ust. 1</w:t>
      </w:r>
      <w:r w:rsidR="0086153D">
        <w:rPr>
          <w:highlight w:val="yellow"/>
        </w:rPr>
        <w:fldChar w:fldCharType="end"/>
      </w:r>
      <w:r w:rsidRPr="00822208">
        <w:t>, któr</w:t>
      </w:r>
      <w:r>
        <w:t>ych</w:t>
      </w:r>
      <w:r w:rsidRPr="00822208">
        <w:t xml:space="preserve"> potrzeba realizacji wynikła w</w:t>
      </w:r>
      <w:r>
        <w:t> </w:t>
      </w:r>
      <w:r w:rsidRPr="00822208">
        <w:t>trakcie wykonywania Przedmiotu Umowy.</w:t>
      </w:r>
      <w:r>
        <w:t xml:space="preserve"> Wykaz prac dodatkowych zawarto w Załączniku nr </w:t>
      </w:r>
      <w:r w:rsidR="009657EC">
        <w:t xml:space="preserve">10 </w:t>
      </w:r>
      <w:r>
        <w:t>do Umowy.</w:t>
      </w:r>
      <w:r w:rsidRPr="00822208">
        <w:t xml:space="preserve"> Podstawą świadczenia przez Wykonawcę tych czynności jest zlecenie wystawione przez Koordynatora Zamawiającego, według wzoru określonego w</w:t>
      </w:r>
      <w:r>
        <w:t> </w:t>
      </w:r>
      <w:r w:rsidRPr="00822208">
        <w:t>Załączniku nr 6 do Umowy, określającego zakres wymaganych prac oraz termin ich wykonania, zwane dalej Zleceniem. Strony każdorazowo uzgodnią wysokość wynagrodzenia za zlecane Wykonawcy prace zgodnie z</w:t>
      </w:r>
      <w:r>
        <w:t> </w:t>
      </w:r>
      <w:r w:rsidRPr="00822208">
        <w:t>kalkulacją opracowaną przez Wykonawcę na podstawie zakresu Zlecenia. Zamawiający zapłaci wyłącznie za usługi określone w</w:t>
      </w:r>
      <w:r>
        <w:t> </w:t>
      </w:r>
      <w:r w:rsidRPr="00822208">
        <w:t>Zleceniu i</w:t>
      </w:r>
      <w:r>
        <w:t> </w:t>
      </w:r>
      <w:r w:rsidRPr="00822208">
        <w:t>nie będzie zobowiązany do zapłaty żadnych dalszych kwot z</w:t>
      </w:r>
      <w:r>
        <w:t> </w:t>
      </w:r>
      <w:r w:rsidRPr="00822208">
        <w:t>tytułu jakichkolwiek dodatkowych kosztów i</w:t>
      </w:r>
      <w:r>
        <w:t> </w:t>
      </w:r>
      <w:r w:rsidRPr="00822208">
        <w:t>wydatków poniesionych przez Wykonawcę. Każda praca będzie podlegała odbiorowi przez Koordynatora Zamawiającego, a</w:t>
      </w:r>
      <w:r>
        <w:t> </w:t>
      </w:r>
      <w:r w:rsidRPr="00822208">
        <w:t>kopia protokołu obioru będzie załączona do miesięcznego zestawienia wykonanych usług.</w:t>
      </w:r>
      <w:bookmarkEnd w:id="3"/>
    </w:p>
    <w:p w14:paraId="7F468E8C" w14:textId="77777777" w:rsidR="00991AD7" w:rsidRPr="00822208" w:rsidRDefault="00991AD7" w:rsidP="00C67AD9">
      <w:pPr>
        <w:pStyle w:val="Poziom1"/>
      </w:pPr>
      <w:r>
        <w:rPr>
          <w:szCs w:val="22"/>
        </w:rPr>
        <w:br/>
      </w:r>
      <w:r w:rsidRPr="00822208">
        <w:t>PODWYKONAWCY</w:t>
      </w:r>
    </w:p>
    <w:p w14:paraId="4ED7F75B" w14:textId="2327A709" w:rsidR="00EB748E" w:rsidRPr="00496F82" w:rsidRDefault="00EB748E" w:rsidP="00A508E0">
      <w:pPr>
        <w:pStyle w:val="Poziom2"/>
      </w:pPr>
      <w:r w:rsidRPr="00822208">
        <w:t>Wykonaw</w:t>
      </w:r>
      <w:r w:rsidRPr="00496F82">
        <w:t xml:space="preserve">ca ma prawo wyłącznie za zgodą </w:t>
      </w:r>
      <w:r w:rsidR="00DC2A37">
        <w:t>p</w:t>
      </w:r>
      <w:r w:rsidRPr="00496F82">
        <w:t>rzedstawiciela Zamawiającego, o</w:t>
      </w:r>
      <w:r>
        <w:t> </w:t>
      </w:r>
      <w:r w:rsidRPr="00496F82">
        <w:t>którym mowa w</w:t>
      </w:r>
      <w:r>
        <w:t> </w:t>
      </w:r>
      <w:r w:rsidR="00770CF9">
        <w:rPr>
          <w:highlight w:val="yellow"/>
        </w:rPr>
        <w:fldChar w:fldCharType="begin"/>
      </w:r>
      <w:r w:rsidR="00770CF9">
        <w:instrText xml:space="preserve"> REF _Ref226645163 \w \h \d " ust. " </w:instrText>
      </w:r>
      <w:r w:rsidR="00770CF9">
        <w:rPr>
          <w:highlight w:val="yellow"/>
        </w:rPr>
      </w:r>
      <w:r w:rsidR="00770CF9">
        <w:rPr>
          <w:highlight w:val="yellow"/>
        </w:rPr>
        <w:fldChar w:fldCharType="separate"/>
      </w:r>
      <w:r w:rsidR="008B511A">
        <w:t>§5 ust. 1</w:t>
      </w:r>
      <w:r w:rsidR="00770CF9">
        <w:rPr>
          <w:highlight w:val="yellow"/>
        </w:rPr>
        <w:fldChar w:fldCharType="end"/>
      </w:r>
      <w:r w:rsidRPr="00496F82">
        <w:t xml:space="preserve"> podzlecić innym podmiotom gospodarczym (</w:t>
      </w:r>
      <w:r w:rsidR="00FE01B2">
        <w:t xml:space="preserve">zwanym </w:t>
      </w:r>
      <w:r w:rsidR="00806E8C">
        <w:t xml:space="preserve">dalej: </w:t>
      </w:r>
      <w:r w:rsidR="00806E8C" w:rsidRPr="00806E8C">
        <w:rPr>
          <w:b/>
          <w:bCs/>
        </w:rPr>
        <w:t>„</w:t>
      </w:r>
      <w:r w:rsidRPr="00806E8C">
        <w:rPr>
          <w:b/>
          <w:bCs/>
        </w:rPr>
        <w:t>Podwykonawcom</w:t>
      </w:r>
      <w:r w:rsidR="00806E8C" w:rsidRPr="00806E8C">
        <w:rPr>
          <w:b/>
          <w:bCs/>
        </w:rPr>
        <w:t>”</w:t>
      </w:r>
      <w:r w:rsidRPr="00496F82">
        <w:t>) wykonanie prac objętych Umową niż wskazanym w</w:t>
      </w:r>
      <w:r>
        <w:t> </w:t>
      </w:r>
      <w:r w:rsidRPr="00496F82">
        <w:t>ofercie, z</w:t>
      </w:r>
      <w:r>
        <w:t> </w:t>
      </w:r>
      <w:r w:rsidRPr="00496F82">
        <w:t>zastrzeżeniem ustępów poniżej.</w:t>
      </w:r>
    </w:p>
    <w:p w14:paraId="349CDBED" w14:textId="2D3A228B" w:rsidR="00EB748E" w:rsidRPr="00496F82" w:rsidRDefault="00EB748E" w:rsidP="00A508E0">
      <w:pPr>
        <w:pStyle w:val="Poziom2"/>
      </w:pPr>
      <w:r w:rsidRPr="00822208">
        <w:t>Podwykonawca winien posiadać kwalifikacje niezbędne do realizacji powierzanej mu części zamówienia. Wnioskując o</w:t>
      </w:r>
      <w:r>
        <w:t> </w:t>
      </w:r>
      <w:r w:rsidRPr="00822208">
        <w:t xml:space="preserve">zgodę na zatrudnienie Podwykonawcy, Wykonawca zobowiązany </w:t>
      </w:r>
      <w:r w:rsidRPr="00822208">
        <w:lastRenderedPageBreak/>
        <w:t>jest opisać doświadczenie i</w:t>
      </w:r>
      <w:r>
        <w:t> </w:t>
      </w:r>
      <w:r w:rsidRPr="00822208">
        <w:t>potencjał Podwykonawcy. Zamawiający nie odmówi wyrażenia zgody na zatrudnienie lub zmianę Podwykonawcy bez uzasadnionej przyczyny.</w:t>
      </w:r>
    </w:p>
    <w:p w14:paraId="042AE3D8" w14:textId="00ADF40F" w:rsidR="00EB748E" w:rsidRPr="00496F82" w:rsidRDefault="00EB748E" w:rsidP="00A508E0">
      <w:pPr>
        <w:pStyle w:val="Poziom2"/>
      </w:pPr>
      <w:r w:rsidRPr="00822208">
        <w:t>Podzlecenie przez Wykonawcę wykonania części prac Podwykonawcom nie może prowadzić do obniżenia jakości świadczonych usług, ani do podwyższenia wynagrodzenia za wykonanie Przedmiotu Umowy.</w:t>
      </w:r>
    </w:p>
    <w:p w14:paraId="7C737C21" w14:textId="39F3B184" w:rsidR="00EB748E" w:rsidRPr="00496F82" w:rsidRDefault="00EB748E" w:rsidP="00A508E0">
      <w:pPr>
        <w:pStyle w:val="Poziom2"/>
      </w:pPr>
      <w:r w:rsidRPr="00822208">
        <w:t>W</w:t>
      </w:r>
      <w:r>
        <w:t> </w:t>
      </w:r>
      <w:r w:rsidRPr="00822208">
        <w:t>przypadku podzlecenia części prac Podwykonawcom, Wykonawca odpowiada za ich działanie lub zaniechanie działania tak, jakby sam działał lub zaniechał działania.</w:t>
      </w:r>
    </w:p>
    <w:p w14:paraId="756DF3B3" w14:textId="3B8DFAFA" w:rsidR="00EB748E" w:rsidRPr="00496F82" w:rsidRDefault="00EB748E" w:rsidP="00A508E0">
      <w:pPr>
        <w:pStyle w:val="Poziom2"/>
      </w:pPr>
      <w:r w:rsidRPr="00822208">
        <w:t>W</w:t>
      </w:r>
      <w:r>
        <w:t> </w:t>
      </w:r>
      <w:r w:rsidRPr="00822208">
        <w:t>przypadku, gdy Wykonawcą jest kilka podmiotów gospodarczych (konsorcjum), odpowiadają wobec Zamawiającego solidarnie za należyte wykonywanie Przedmiotu Umowy.</w:t>
      </w:r>
    </w:p>
    <w:p w14:paraId="41E79157" w14:textId="77777777" w:rsidR="00991AD7" w:rsidRPr="002F31D4" w:rsidRDefault="00EB748E" w:rsidP="00A508E0">
      <w:pPr>
        <w:pStyle w:val="Poziom2"/>
      </w:pPr>
      <w:r w:rsidRPr="00822208">
        <w:t>Naruszenie przez Wykonawcę warunków określonych w</w:t>
      </w:r>
      <w:r>
        <w:t> </w:t>
      </w:r>
      <w:r w:rsidRPr="00822208">
        <w:t>niniejszym paragrafie może stanowić podstawę do odstąpienia od Umowy przez Zamawiającego z</w:t>
      </w:r>
      <w:r>
        <w:t> </w:t>
      </w:r>
      <w:r w:rsidRPr="00822208">
        <w:t>przyczyn zależnych od Wykonawcy.</w:t>
      </w:r>
    </w:p>
    <w:p w14:paraId="2CE7902D" w14:textId="77777777" w:rsidR="00991AD7" w:rsidRPr="00822208" w:rsidRDefault="00991AD7" w:rsidP="00C67AD9">
      <w:pPr>
        <w:pStyle w:val="Poziom1"/>
      </w:pPr>
      <w:r>
        <w:rPr>
          <w:rFonts w:cs="Arial"/>
        </w:rPr>
        <w:br/>
      </w:r>
      <w:r w:rsidRPr="00822208">
        <w:t>OKRES OBOWIĄZYWANIA UMOWY</w:t>
      </w:r>
    </w:p>
    <w:p w14:paraId="08A37E24" w14:textId="79C92251" w:rsidR="00EB748E" w:rsidRDefault="00EB748E" w:rsidP="00A508E0">
      <w:pPr>
        <w:pStyle w:val="Poziom2"/>
      </w:pPr>
      <w:r w:rsidRPr="00822208">
        <w:t xml:space="preserve">Strony zawierają Umowę na </w:t>
      </w:r>
      <w:r>
        <w:t>okres 24 miesięcy, licząc od 1 sierpnia 2026 r</w:t>
      </w:r>
      <w:r w:rsidR="00F44667">
        <w:t>oku</w:t>
      </w:r>
      <w:r>
        <w:t>.</w:t>
      </w:r>
    </w:p>
    <w:p w14:paraId="032AD51E" w14:textId="34BB2015" w:rsidR="00EB748E" w:rsidRPr="00045EAC" w:rsidRDefault="00EB748E" w:rsidP="00A508E0">
      <w:pPr>
        <w:pStyle w:val="Poziom2"/>
      </w:pPr>
      <w:r w:rsidRPr="007A52CB">
        <w:t>Każda ze Stron może rozwiązać Umowę z</w:t>
      </w:r>
      <w:r>
        <w:t> </w:t>
      </w:r>
      <w:r w:rsidRPr="007A52CB">
        <w:t xml:space="preserve">zachowaniem 3-miesięcznego okresu </w:t>
      </w:r>
      <w:r w:rsidRPr="00045EAC">
        <w:t>wypowiedzenia, ze skutkiem na koniec miesiąca kalendarzowego.</w:t>
      </w:r>
    </w:p>
    <w:p w14:paraId="1D3E8F8E" w14:textId="34344C15" w:rsidR="00EB748E" w:rsidRPr="00045EAC" w:rsidRDefault="00EB748E" w:rsidP="00A508E0">
      <w:pPr>
        <w:pStyle w:val="Poziom2"/>
      </w:pPr>
      <w:r w:rsidRPr="00045EAC">
        <w:t>Umowa może zostać rozwiązana przez Zamawiającego bez zachowania okresu wypowiedzenia w</w:t>
      </w:r>
      <w:r>
        <w:t> </w:t>
      </w:r>
      <w:r w:rsidRPr="00045EAC">
        <w:t>przypadku, gdy Wykonawca narusza istotne postanowienia Umowy, w</w:t>
      </w:r>
      <w:r>
        <w:t> </w:t>
      </w:r>
      <w:r w:rsidRPr="00045EAC">
        <w:t>tym w</w:t>
      </w:r>
      <w:r>
        <w:t> </w:t>
      </w:r>
      <w:r w:rsidRPr="00045EAC">
        <w:t>szczególności nie wykonuje Umowy z</w:t>
      </w:r>
      <w:r>
        <w:t> </w:t>
      </w:r>
      <w:r w:rsidRPr="00045EAC">
        <w:t>dochowaniem należytej staranności, po upływie 7 dni od bezskutecznego upływu terminu wyznaczonego Wykonawcy pisemnie przez Zamawiającego do usunięcia stwierdzonego naruszenia.</w:t>
      </w:r>
    </w:p>
    <w:p w14:paraId="04160226" w14:textId="77777777" w:rsidR="00EB748E" w:rsidRDefault="00EB748E" w:rsidP="00A508E0">
      <w:pPr>
        <w:pStyle w:val="Poziom2"/>
        <w:rPr>
          <w:bCs/>
        </w:rPr>
      </w:pPr>
      <w:r w:rsidRPr="00045EAC">
        <w:t>Rozwiązanie</w:t>
      </w:r>
      <w:r w:rsidRPr="007A52CB">
        <w:rPr>
          <w:bCs/>
        </w:rPr>
        <w:t xml:space="preserve"> Umowy wymaga zachowania formy pisemnej pod rygorem nieważności.</w:t>
      </w:r>
    </w:p>
    <w:p w14:paraId="5B5D21D4" w14:textId="582F5DCA" w:rsidR="00EB748E" w:rsidRPr="00822208" w:rsidRDefault="00EB748E" w:rsidP="00A508E0">
      <w:pPr>
        <w:pStyle w:val="Poziom2"/>
      </w:pPr>
      <w:r w:rsidRPr="00822208">
        <w:t>Niezależnie od możliwości wypowiedzenia Umowy przez Zamawiającego bez zachowania okresu wypowiedzenia ze skutkiem natychmiastowym na podstawie innych postanowień Umowy, Umowa może zostać wypowiedziana przez Zamawiającego bez zachowania okresu wypowiedzenia ze skutkiem natychmiastowym w</w:t>
      </w:r>
      <w:r>
        <w:t> </w:t>
      </w:r>
      <w:r w:rsidRPr="00822208">
        <w:t>przypadku, jeżeli Wykonawca:</w:t>
      </w:r>
    </w:p>
    <w:p w14:paraId="07B830E1" w14:textId="46B81291" w:rsidR="00EB748E" w:rsidRPr="00822208" w:rsidRDefault="00EB748E" w:rsidP="00A508E0">
      <w:pPr>
        <w:pStyle w:val="Poziom3"/>
      </w:pPr>
      <w:r w:rsidRPr="00822208">
        <w:t>zaniecha realizacji części lub całości Przedmiotu Umowy, tj. w</w:t>
      </w:r>
      <w:r>
        <w:t> </w:t>
      </w:r>
      <w:r w:rsidRPr="00822208">
        <w:t>sposób nieprzerwany nie realizuje jej postanowień przez okres co najmniej 3 dni roboczych;</w:t>
      </w:r>
    </w:p>
    <w:p w14:paraId="50BBF939" w14:textId="2F81AA50" w:rsidR="00EB748E" w:rsidRPr="002F31D4" w:rsidRDefault="00EB748E" w:rsidP="00A508E0">
      <w:pPr>
        <w:pStyle w:val="Poziom3"/>
      </w:pPr>
      <w:r w:rsidRPr="002F31D4">
        <w:t>pomimo formalnego zgłoszenia zastrzeżeń, nie wykonuje Umowy zgodnie z</w:t>
      </w:r>
      <w:r>
        <w:t> Zakresami</w:t>
      </w:r>
      <w:r w:rsidRPr="002F31D4">
        <w:t xml:space="preserve"> czynności stanowiącym</w:t>
      </w:r>
      <w:r>
        <w:t>i</w:t>
      </w:r>
      <w:r w:rsidRPr="002F31D4">
        <w:t xml:space="preserve"> Załącznik nr 3 do Umowy.</w:t>
      </w:r>
    </w:p>
    <w:p w14:paraId="1A64FA1F" w14:textId="0AA8716A" w:rsidR="00EB748E" w:rsidRPr="00822208" w:rsidRDefault="00EB748E" w:rsidP="00A508E0">
      <w:pPr>
        <w:pStyle w:val="Poziom2"/>
      </w:pPr>
      <w:r w:rsidRPr="00822208">
        <w:t>W</w:t>
      </w:r>
      <w:r>
        <w:t> </w:t>
      </w:r>
      <w:r w:rsidRPr="00822208">
        <w:t>przypadku wypowiedzenia Umowy ze skutkiem natychmiastowym:</w:t>
      </w:r>
    </w:p>
    <w:p w14:paraId="0DAA2C5B" w14:textId="77777777" w:rsidR="00EB748E" w:rsidRPr="00822208" w:rsidRDefault="00EB748E" w:rsidP="00A508E0">
      <w:pPr>
        <w:pStyle w:val="Poziom3"/>
      </w:pPr>
      <w:r w:rsidRPr="00822208">
        <w:t>Wykonawca zaprzestanie wykonywania Umowy,</w:t>
      </w:r>
    </w:p>
    <w:p w14:paraId="7E0FAD8D" w14:textId="547452AF" w:rsidR="00EB748E" w:rsidRPr="00822208" w:rsidRDefault="00EB748E" w:rsidP="00A508E0">
      <w:pPr>
        <w:pStyle w:val="Poziom3"/>
      </w:pPr>
      <w:r w:rsidRPr="00822208">
        <w:t>Wykonawcy będzie przysługiwać wynagrodzenie wyłącznie za prace odebrane przez Zamawiającego przed wypowiedzeniem Umowy,</w:t>
      </w:r>
    </w:p>
    <w:p w14:paraId="567180AE" w14:textId="7C536702" w:rsidR="00EB748E" w:rsidRPr="00822208" w:rsidRDefault="00EB748E" w:rsidP="00A508E0">
      <w:pPr>
        <w:pStyle w:val="Poziom3"/>
      </w:pPr>
      <w:r w:rsidRPr="00822208">
        <w:t>Wykonawca usunie sprzęt i</w:t>
      </w:r>
      <w:r>
        <w:t> </w:t>
      </w:r>
      <w:r w:rsidRPr="00822208">
        <w:t>wycofa swój personel z</w:t>
      </w:r>
      <w:r>
        <w:t> </w:t>
      </w:r>
      <w:r w:rsidRPr="00822208">
        <w:t>terenu Zamawiającego oraz uporządkuje teren w</w:t>
      </w:r>
      <w:r>
        <w:t> </w:t>
      </w:r>
      <w:r w:rsidRPr="00822208">
        <w:t>terminie do 5-ciu dni od dnia wypowiedzenia Umowy.</w:t>
      </w:r>
    </w:p>
    <w:p w14:paraId="1F2651D0" w14:textId="16F901A2" w:rsidR="007C1E77" w:rsidRPr="007C1E77" w:rsidRDefault="00EB748E" w:rsidP="007C1E77">
      <w:pPr>
        <w:pStyle w:val="Poziom2"/>
        <w:rPr>
          <w:bCs/>
        </w:rPr>
      </w:pPr>
      <w:r w:rsidRPr="00822208">
        <w:t>Wypowiedzenie Umowy wymaga zachowania formy pisemnej pod rygorem nieważności</w:t>
      </w:r>
      <w:r w:rsidR="00303828">
        <w:t>.</w:t>
      </w:r>
    </w:p>
    <w:p w14:paraId="05682714" w14:textId="77777777" w:rsidR="00991AD7" w:rsidRPr="00822208" w:rsidRDefault="00991AD7" w:rsidP="00C67AD9">
      <w:pPr>
        <w:pStyle w:val="Poziom1"/>
      </w:pPr>
      <w:r>
        <w:rPr>
          <w:bCs/>
          <w:szCs w:val="22"/>
        </w:rPr>
        <w:br/>
      </w:r>
      <w:r w:rsidRPr="00822208">
        <w:t>PRZEDSTAWICIELE STRON</w:t>
      </w:r>
    </w:p>
    <w:p w14:paraId="2A979F14" w14:textId="088D44AA" w:rsidR="00EB748E" w:rsidRPr="00A508E0" w:rsidRDefault="00EB748E" w:rsidP="00121E12">
      <w:pPr>
        <w:pStyle w:val="Poziom2"/>
      </w:pPr>
      <w:bookmarkStart w:id="4" w:name="_Ref226645163"/>
      <w:r w:rsidRPr="00A508E0">
        <w:t xml:space="preserve">W sprawach dotyczących wykonywania </w:t>
      </w:r>
      <w:r w:rsidR="00D549A9">
        <w:t>Um</w:t>
      </w:r>
      <w:r w:rsidRPr="00A508E0">
        <w:t xml:space="preserve">owy Strony ustanawiają swoich przedstawicieli (zwanych dalej: </w:t>
      </w:r>
      <w:r w:rsidRPr="00A11366">
        <w:rPr>
          <w:b/>
        </w:rPr>
        <w:t>„Przedstawicielami”</w:t>
      </w:r>
      <w:r w:rsidRPr="00A508E0">
        <w:t xml:space="preserve"> lub </w:t>
      </w:r>
      <w:r w:rsidRPr="00A11366">
        <w:rPr>
          <w:b/>
        </w:rPr>
        <w:t>„Koordynatorami”</w:t>
      </w:r>
      <w:r w:rsidRPr="00A508E0">
        <w:t>), którymi są:</w:t>
      </w:r>
      <w:bookmarkEnd w:id="4"/>
    </w:p>
    <w:p w14:paraId="325DCA36" w14:textId="77777777" w:rsidR="00EB748E" w:rsidRPr="00822208" w:rsidRDefault="00EB748E" w:rsidP="00121E12">
      <w:pPr>
        <w:pStyle w:val="Poziom3"/>
      </w:pPr>
      <w:bookmarkStart w:id="5" w:name="_Ref226645269"/>
      <w:r w:rsidRPr="00822208">
        <w:t>Ze strony Zamawiającego:</w:t>
      </w:r>
      <w:bookmarkEnd w:id="5"/>
    </w:p>
    <w:p w14:paraId="64B1E658" w14:textId="34083109" w:rsidR="00EB748E" w:rsidRPr="00496F82" w:rsidRDefault="00F26EF3" w:rsidP="00121E12">
      <w:pPr>
        <w:pStyle w:val="Poziom4"/>
        <w:rPr>
          <w:lang w:val="en-US"/>
        </w:rPr>
      </w:pPr>
      <w:r w:rsidRPr="00F26EF3">
        <w:rPr>
          <w:highlight w:val="yellow"/>
        </w:rPr>
        <w:lastRenderedPageBreak/>
        <w:t>[...]</w:t>
      </w:r>
      <w:r w:rsidR="00EB748E" w:rsidRPr="00496F82">
        <w:t>,</w:t>
      </w:r>
      <w:r w:rsidR="00EB748E" w:rsidRPr="00496F82">
        <w:rPr>
          <w:lang w:val="en-US"/>
        </w:rPr>
        <w:t xml:space="preserve"> tel. </w:t>
      </w:r>
      <w:r w:rsidRPr="00F26EF3">
        <w:rPr>
          <w:highlight w:val="yellow"/>
        </w:rPr>
        <w:t>[...]</w:t>
      </w:r>
      <w:r w:rsidR="00EB748E" w:rsidRPr="00496F82">
        <w:rPr>
          <w:lang w:val="en-US"/>
        </w:rPr>
        <w:t xml:space="preserve">, e-mail: </w:t>
      </w:r>
      <w:r w:rsidRPr="00F26EF3">
        <w:rPr>
          <w:highlight w:val="yellow"/>
        </w:rPr>
        <w:t>[...]</w:t>
      </w:r>
    </w:p>
    <w:p w14:paraId="17DEB615" w14:textId="5E415C9C" w:rsidR="00EB748E" w:rsidRPr="00496F82" w:rsidRDefault="00F26EF3" w:rsidP="00121E12">
      <w:pPr>
        <w:pStyle w:val="Poziom4"/>
        <w:rPr>
          <w:lang w:val="en-US"/>
        </w:rPr>
      </w:pPr>
      <w:r w:rsidRPr="00F26EF3">
        <w:rPr>
          <w:highlight w:val="yellow"/>
        </w:rPr>
        <w:t>[...]</w:t>
      </w:r>
      <w:r w:rsidR="00EB748E" w:rsidRPr="00496F82">
        <w:t>,</w:t>
      </w:r>
      <w:r w:rsidR="00EB748E" w:rsidRPr="00496F82">
        <w:rPr>
          <w:lang w:val="en-US"/>
        </w:rPr>
        <w:t xml:space="preserve"> tel. </w:t>
      </w:r>
      <w:r w:rsidRPr="00F26EF3">
        <w:rPr>
          <w:highlight w:val="yellow"/>
        </w:rPr>
        <w:t>[...]</w:t>
      </w:r>
      <w:r w:rsidR="00EB748E" w:rsidRPr="00496F82">
        <w:rPr>
          <w:lang w:val="en-US"/>
        </w:rPr>
        <w:t xml:space="preserve">, e-mail: </w:t>
      </w:r>
      <w:r w:rsidRPr="00F26EF3">
        <w:rPr>
          <w:highlight w:val="yellow"/>
        </w:rPr>
        <w:t>[...]</w:t>
      </w:r>
    </w:p>
    <w:p w14:paraId="55FBFD9F" w14:textId="77777777" w:rsidR="00EB748E" w:rsidRPr="00822208" w:rsidRDefault="00EB748E" w:rsidP="00121E12">
      <w:pPr>
        <w:pStyle w:val="Poziom3"/>
      </w:pPr>
      <w:r w:rsidRPr="00822208">
        <w:t>Ze strony Wykonawcy:</w:t>
      </w:r>
    </w:p>
    <w:p w14:paraId="3F3DAD3B" w14:textId="7B7C457A" w:rsidR="00EB748E" w:rsidRPr="00496F82" w:rsidRDefault="00F26EF3" w:rsidP="00121E12">
      <w:pPr>
        <w:pStyle w:val="Poziom4"/>
        <w:rPr>
          <w:lang w:val="en-US"/>
        </w:rPr>
      </w:pPr>
      <w:r w:rsidRPr="00F26EF3">
        <w:rPr>
          <w:highlight w:val="yellow"/>
        </w:rPr>
        <w:t>[...]</w:t>
      </w:r>
      <w:r w:rsidR="00EB748E" w:rsidRPr="00496F82">
        <w:t>,</w:t>
      </w:r>
      <w:r w:rsidR="00EB748E" w:rsidRPr="00496F82">
        <w:rPr>
          <w:lang w:val="en-US"/>
        </w:rPr>
        <w:t xml:space="preserve"> tel. </w:t>
      </w:r>
      <w:r w:rsidRPr="00F26EF3">
        <w:rPr>
          <w:highlight w:val="yellow"/>
        </w:rPr>
        <w:t>[...]</w:t>
      </w:r>
      <w:r w:rsidR="00EB748E" w:rsidRPr="00496F82">
        <w:rPr>
          <w:lang w:val="en-US"/>
        </w:rPr>
        <w:t xml:space="preserve">, e-mail: </w:t>
      </w:r>
      <w:r w:rsidRPr="00F26EF3">
        <w:rPr>
          <w:highlight w:val="yellow"/>
        </w:rPr>
        <w:t>[...]</w:t>
      </w:r>
    </w:p>
    <w:p w14:paraId="3C2B7C90" w14:textId="3AC4300D" w:rsidR="00EB748E" w:rsidRPr="00496F82" w:rsidRDefault="00F26EF3" w:rsidP="00121E12">
      <w:pPr>
        <w:pStyle w:val="Poziom4"/>
        <w:rPr>
          <w:lang w:val="en-US"/>
        </w:rPr>
      </w:pPr>
      <w:r w:rsidRPr="00F26EF3">
        <w:rPr>
          <w:highlight w:val="yellow"/>
        </w:rPr>
        <w:t>[...]</w:t>
      </w:r>
      <w:r w:rsidR="00EB748E" w:rsidRPr="00496F82">
        <w:t>,</w:t>
      </w:r>
      <w:r w:rsidR="00EB748E" w:rsidRPr="00496F82">
        <w:rPr>
          <w:lang w:val="en-US"/>
        </w:rPr>
        <w:t xml:space="preserve"> tel. </w:t>
      </w:r>
      <w:r w:rsidRPr="00F26EF3">
        <w:rPr>
          <w:highlight w:val="yellow"/>
        </w:rPr>
        <w:t>[...]</w:t>
      </w:r>
      <w:r w:rsidR="00EB748E" w:rsidRPr="00496F82">
        <w:rPr>
          <w:lang w:val="en-US"/>
        </w:rPr>
        <w:t xml:space="preserve">, e-mail: </w:t>
      </w:r>
      <w:r w:rsidRPr="00F26EF3">
        <w:rPr>
          <w:highlight w:val="yellow"/>
        </w:rPr>
        <w:t>[...]</w:t>
      </w:r>
    </w:p>
    <w:p w14:paraId="6B5668C4" w14:textId="7EDD8787" w:rsidR="00EB748E" w:rsidRPr="00A508E0" w:rsidRDefault="00EB748E" w:rsidP="00121E12">
      <w:pPr>
        <w:pStyle w:val="Poziom2"/>
      </w:pPr>
      <w:r w:rsidRPr="00A508E0">
        <w:t xml:space="preserve">Przedstawiciele, o których </w:t>
      </w:r>
      <w:r w:rsidRPr="00770CF9">
        <w:t>mowa w ust. </w:t>
      </w:r>
      <w:r w:rsidR="00770CF9" w:rsidRPr="00770CF9">
        <w:fldChar w:fldCharType="begin"/>
      </w:r>
      <w:r w:rsidR="00770CF9" w:rsidRPr="00770CF9">
        <w:instrText xml:space="preserve"> REF _Ref226645163 \n \h </w:instrText>
      </w:r>
      <w:r w:rsidR="00770CF9">
        <w:instrText xml:space="preserve"> \* MERGEFORMAT </w:instrText>
      </w:r>
      <w:r w:rsidR="00770CF9" w:rsidRPr="00770CF9">
        <w:fldChar w:fldCharType="separate"/>
      </w:r>
      <w:r w:rsidR="008B511A">
        <w:t>1</w:t>
      </w:r>
      <w:r w:rsidR="00770CF9" w:rsidRPr="00770CF9">
        <w:fldChar w:fldCharType="end"/>
      </w:r>
      <w:r w:rsidRPr="00770CF9">
        <w:t xml:space="preserve"> umocowani</w:t>
      </w:r>
      <w:r w:rsidRPr="00A508E0">
        <w:t xml:space="preserve"> są do kompleksowej koordynacji i nadzoru sposobu wykonywania Przedmiotu umowy, w tym w szczególności do kontroli jakości wykonywanych przez Wykonawcę usług sprzątania.</w:t>
      </w:r>
    </w:p>
    <w:p w14:paraId="6CFE19D7" w14:textId="62923784" w:rsidR="00EB748E" w:rsidRPr="00A508E0" w:rsidRDefault="00EB748E" w:rsidP="00121E12">
      <w:pPr>
        <w:pStyle w:val="Poziom2"/>
      </w:pPr>
      <w:r w:rsidRPr="00A508E0">
        <w:t xml:space="preserve">Ustanowienie innych Przedstawicieli oraz zmiana zakresu ich umocowania staje się wiążąca dla drugiej Strony z chwilą powiadomienia jej o tym na piśmie lub za pośrednictwem poczty elektronicznej i nie wymaga sporządzenia aneksu do </w:t>
      </w:r>
      <w:r w:rsidR="00D549A9">
        <w:t>Um</w:t>
      </w:r>
      <w:r w:rsidRPr="00A508E0">
        <w:t>owy.</w:t>
      </w:r>
    </w:p>
    <w:p w14:paraId="43880EFC" w14:textId="31B2429F" w:rsidR="00991AD7" w:rsidRPr="00A508E0" w:rsidRDefault="00EB748E" w:rsidP="00121E12">
      <w:pPr>
        <w:pStyle w:val="Poziom2"/>
      </w:pPr>
      <w:r w:rsidRPr="00A508E0">
        <w:t xml:space="preserve">Przedstawiciele Stron nie są umocowani do dokonywania zmian ani uzupełnień </w:t>
      </w:r>
      <w:r w:rsidR="00D549A9">
        <w:t>Um</w:t>
      </w:r>
      <w:r w:rsidRPr="00A508E0">
        <w:t>owy ani dokonywania czynności związanych z ustaniem bytu prawnego Umowy, w tym do odstąpienia od Umowy ani do złożenia w imieniu i na rzecz Strony oświadczenia o jej rozwiązaniu, a jedynie do dokonywania czynności związanych z realizacją Umowy i jej bieżącym wykonywaniem.</w:t>
      </w:r>
    </w:p>
    <w:p w14:paraId="6B825CCA" w14:textId="77777777" w:rsidR="00991AD7" w:rsidRPr="00121E12" w:rsidRDefault="00991AD7" w:rsidP="00C67AD9">
      <w:pPr>
        <w:pStyle w:val="Poziom1"/>
      </w:pPr>
      <w:r w:rsidRPr="00121E12">
        <w:br/>
        <w:t>OGÓLNE WARUNKI REALIZACJI UMOWY</w:t>
      </w:r>
    </w:p>
    <w:p w14:paraId="03D6F6FD" w14:textId="032E9185" w:rsidR="00EB748E" w:rsidRPr="00822208" w:rsidRDefault="00EB748E" w:rsidP="00121E12">
      <w:pPr>
        <w:pStyle w:val="Poziom2"/>
      </w:pPr>
      <w:r w:rsidRPr="00822208">
        <w:t>Strony deklarują wolę ścisłego współdziałania w</w:t>
      </w:r>
      <w:r>
        <w:t> </w:t>
      </w:r>
      <w:r w:rsidRPr="00822208">
        <w:t>zakresie wykonywania Umowy.</w:t>
      </w:r>
    </w:p>
    <w:p w14:paraId="5881CA12" w14:textId="4BF4831D" w:rsidR="00EB748E" w:rsidRPr="00822208" w:rsidRDefault="00EB748E" w:rsidP="00121E12">
      <w:pPr>
        <w:pStyle w:val="Poziom2"/>
      </w:pPr>
      <w:r w:rsidRPr="00822208">
        <w:t>W</w:t>
      </w:r>
      <w:r>
        <w:t> </w:t>
      </w:r>
      <w:r w:rsidRPr="00822208">
        <w:t>trakcie obowiązywania Umowy Strony w</w:t>
      </w:r>
      <w:r>
        <w:t> </w:t>
      </w:r>
      <w:r w:rsidRPr="00822208">
        <w:t>formie pisemnej lub za pośrednictwem poczty elektronicznej dokonują uzgodnień i</w:t>
      </w:r>
      <w:r>
        <w:t> </w:t>
      </w:r>
      <w:r w:rsidRPr="00822208">
        <w:t>podejmują decyzje operacyjne poprzez swoich Przedstawicieli odpowiedzialnych za wykonywanie Umowy. Uzgodnienia takie i</w:t>
      </w:r>
      <w:r>
        <w:t> </w:t>
      </w:r>
      <w:r w:rsidRPr="00822208">
        <w:t>decyzje niebędące w</w:t>
      </w:r>
      <w:r>
        <w:t> </w:t>
      </w:r>
      <w:r w:rsidRPr="00822208">
        <w:t>sprzeczności z</w:t>
      </w:r>
      <w:r>
        <w:t> </w:t>
      </w:r>
      <w:r w:rsidRPr="00822208">
        <w:t>postanowieniami Umowy są wiążące dla Stron.</w:t>
      </w:r>
    </w:p>
    <w:p w14:paraId="67F2B3C6" w14:textId="3A0E6FE4" w:rsidR="00EB748E" w:rsidRPr="00B526EB" w:rsidRDefault="00EB748E" w:rsidP="00121E12">
      <w:pPr>
        <w:pStyle w:val="Poziom2"/>
      </w:pPr>
      <w:r w:rsidRPr="00822208">
        <w:t xml:space="preserve">Podstawą dla zapewnienia odpowiedniej jakości usług objętych Umową jest </w:t>
      </w:r>
      <w:r w:rsidRPr="00B526EB">
        <w:t>przestrzeganie postanowień Umowy oraz uzgodnienia pomiędzy Stronami dokonywane w</w:t>
      </w:r>
      <w:r>
        <w:t> </w:t>
      </w:r>
      <w:r w:rsidRPr="00B526EB">
        <w:t>trakcie jej obowiązywania.</w:t>
      </w:r>
    </w:p>
    <w:p w14:paraId="067ED4E1" w14:textId="38CDFD67" w:rsidR="00EB748E" w:rsidRPr="00B526EB" w:rsidRDefault="00EB748E" w:rsidP="00121E12">
      <w:pPr>
        <w:pStyle w:val="Poziom2"/>
      </w:pPr>
      <w:r w:rsidRPr="00B526EB">
        <w:t>Wykonawca zapewni ze swej strony stały nadzór nad pracownikami realizującymi zlecone prace, w</w:t>
      </w:r>
      <w:r>
        <w:t> </w:t>
      </w:r>
      <w:r w:rsidRPr="00B526EB">
        <w:t>tym prace realizowane przez pracowników Podwykonawców.</w:t>
      </w:r>
    </w:p>
    <w:p w14:paraId="2A849118" w14:textId="77777777" w:rsidR="00991AD7" w:rsidRPr="00822208" w:rsidRDefault="00EB748E" w:rsidP="00121E12">
      <w:pPr>
        <w:pStyle w:val="Poziom2"/>
      </w:pPr>
      <w:r w:rsidRPr="00B526EB">
        <w:t>Koordynator Zamawiającego, w</w:t>
      </w:r>
      <w:r>
        <w:t> </w:t>
      </w:r>
      <w:r w:rsidRPr="00B526EB">
        <w:t>zależności</w:t>
      </w:r>
      <w:r w:rsidRPr="00822208">
        <w:t xml:space="preserve"> od potrzeb obiektu, w</w:t>
      </w:r>
      <w:r>
        <w:t> </w:t>
      </w:r>
      <w:r w:rsidRPr="00822208">
        <w:t>porozumieniu z</w:t>
      </w:r>
      <w:r>
        <w:t> </w:t>
      </w:r>
      <w:r w:rsidRPr="00822208">
        <w:t>Koordynatorem Wykonawcy może zmienić harmonogram dzienny prac</w:t>
      </w:r>
      <w:r>
        <w:t>,</w:t>
      </w:r>
      <w:r w:rsidRPr="00822208">
        <w:t xml:space="preserve"> w</w:t>
      </w:r>
      <w:r>
        <w:t> </w:t>
      </w:r>
      <w:r w:rsidRPr="00822208">
        <w:t>tym zmienić godziny rozpoczęcia prac objętych Umową.</w:t>
      </w:r>
    </w:p>
    <w:p w14:paraId="4EA97F76" w14:textId="77777777" w:rsidR="00991AD7" w:rsidRPr="00822208" w:rsidRDefault="00991AD7" w:rsidP="00C67AD9">
      <w:pPr>
        <w:pStyle w:val="Poziom1"/>
      </w:pPr>
      <w:r>
        <w:rPr>
          <w:szCs w:val="22"/>
        </w:rPr>
        <w:br/>
      </w:r>
      <w:bookmarkStart w:id="6" w:name="_Ref226645579"/>
      <w:r w:rsidRPr="00822208">
        <w:t>ODPOWIEDZIALNOŚĆ, ZOBOWIĄZANIA I</w:t>
      </w:r>
      <w:r>
        <w:t> </w:t>
      </w:r>
      <w:r w:rsidRPr="00822208">
        <w:t>PRAWA WYKONAWCY</w:t>
      </w:r>
      <w:bookmarkEnd w:id="6"/>
    </w:p>
    <w:p w14:paraId="0CD6D2AA" w14:textId="4575E065" w:rsidR="00EB748E" w:rsidRPr="00822208" w:rsidRDefault="00EB748E" w:rsidP="00121E12">
      <w:pPr>
        <w:pStyle w:val="Poziom2"/>
      </w:pPr>
      <w:r w:rsidRPr="00822208">
        <w:t>Wykonawca zapewnia, że wszystkie usługi objęte Przedmiotem Umowy świadczone są na rzecz Zamawiającego z</w:t>
      </w:r>
      <w:r>
        <w:t> </w:t>
      </w:r>
      <w:r w:rsidRPr="00822208">
        <w:t>wykorzystaniem jego wszystkich umiejętności, z</w:t>
      </w:r>
      <w:r>
        <w:t> </w:t>
      </w:r>
      <w:r w:rsidRPr="00822208">
        <w:t>należytą starannością, zgodnie z</w:t>
      </w:r>
      <w:r>
        <w:t> </w:t>
      </w:r>
      <w:r w:rsidRPr="00822208">
        <w:t xml:space="preserve">warunkami </w:t>
      </w:r>
      <w:r w:rsidR="00D549A9">
        <w:t>Um</w:t>
      </w:r>
      <w:r w:rsidRPr="00822208">
        <w:t>owy, w</w:t>
      </w:r>
      <w:r>
        <w:t> </w:t>
      </w:r>
      <w:r w:rsidRPr="00822208">
        <w:t>sposób najbardziej efektywny i</w:t>
      </w:r>
      <w:r>
        <w:t> </w:t>
      </w:r>
      <w:r w:rsidRPr="00822208">
        <w:t>odpowiadający wymaganemu poziomowi, jakości oraz wydajności oraz przy właściwym wykorzystaniu wszystkich zasobów ludzkich i</w:t>
      </w:r>
      <w:r>
        <w:t> </w:t>
      </w:r>
      <w:r w:rsidRPr="00822208">
        <w:t>materialnych niezbędnych lub pomocnych przy ich świadczeniu, a</w:t>
      </w:r>
      <w:r>
        <w:t> </w:t>
      </w:r>
      <w:r w:rsidRPr="00822208">
        <w:t>ponadto zgodnie ze wszystkimi obowiązującymi przepisami prawa oraz uregulowaniami wewnętrznymi Zamawiającego.</w:t>
      </w:r>
    </w:p>
    <w:p w14:paraId="5E562FE2" w14:textId="4C2A98DF" w:rsidR="00EB748E" w:rsidRPr="00822208" w:rsidRDefault="00EB748E" w:rsidP="00121E12">
      <w:pPr>
        <w:pStyle w:val="Poziom2"/>
      </w:pPr>
      <w:r w:rsidRPr="00822208">
        <w:t>Wykonawca zobowiązany jest posiadać wszelkie zezwolenia i</w:t>
      </w:r>
      <w:r>
        <w:t> </w:t>
      </w:r>
      <w:r w:rsidRPr="00822208">
        <w:t>pozwolenia odpowiednich organów wymagane w</w:t>
      </w:r>
      <w:r>
        <w:t> </w:t>
      </w:r>
      <w:r w:rsidRPr="00822208">
        <w:t xml:space="preserve">związku ze świadczeniem usług objętych </w:t>
      </w:r>
      <w:r w:rsidR="00D549A9">
        <w:t>Um</w:t>
      </w:r>
      <w:r w:rsidRPr="00822208">
        <w:t>ową.</w:t>
      </w:r>
    </w:p>
    <w:p w14:paraId="6BBDCB56" w14:textId="7FC653FC" w:rsidR="00EB748E" w:rsidRPr="00822208" w:rsidRDefault="00EB748E" w:rsidP="00121E12">
      <w:pPr>
        <w:pStyle w:val="Poziom2"/>
      </w:pPr>
      <w:r w:rsidRPr="00822208">
        <w:t xml:space="preserve">Wykonawca zobowiązuje się do wykonywania usług objętych </w:t>
      </w:r>
      <w:r w:rsidR="00D549A9">
        <w:t>Um</w:t>
      </w:r>
      <w:r w:rsidRPr="00822208">
        <w:t>ową przy użyciu profesjonalnego sprzętu i</w:t>
      </w:r>
      <w:r>
        <w:t> </w:t>
      </w:r>
      <w:r w:rsidRPr="00822208">
        <w:t xml:space="preserve">narzędzi oraz przy wykorzystaniu środków czystości oraz artykułów </w:t>
      </w:r>
      <w:r w:rsidRPr="00822208">
        <w:lastRenderedPageBreak/>
        <w:t>higieniczno-</w:t>
      </w:r>
      <w:r w:rsidRPr="00B526EB">
        <w:t>sanitarnych, niezbędnych do należytego wykonania usług, za które nie otrzyma dodatkowego wynagrodzenia</w:t>
      </w:r>
      <w:r>
        <w:t xml:space="preserve">. </w:t>
      </w:r>
      <w:r w:rsidRPr="00B526EB">
        <w:t>Środki te będą posiadały aktualne świadectwa dopuszczenia do obrotu i</w:t>
      </w:r>
      <w:r>
        <w:t> </w:t>
      </w:r>
      <w:r w:rsidRPr="00B526EB">
        <w:t>stosowania w</w:t>
      </w:r>
      <w:r>
        <w:t> </w:t>
      </w:r>
      <w:r w:rsidRPr="00B526EB">
        <w:t>Polsce oraz odpowiednie aktualne atesty sanitarne.</w:t>
      </w:r>
    </w:p>
    <w:p w14:paraId="01DFF255" w14:textId="720836AC" w:rsidR="00EB748E" w:rsidRPr="00822208" w:rsidRDefault="00EB748E" w:rsidP="00121E12">
      <w:pPr>
        <w:pStyle w:val="Poziom2"/>
      </w:pPr>
      <w:r w:rsidRPr="00822208">
        <w:t>Narzędzia i</w:t>
      </w:r>
      <w:r>
        <w:t> </w:t>
      </w:r>
      <w:r w:rsidRPr="00822208">
        <w:t>sprzęt będzie sprawny, w</w:t>
      </w:r>
      <w:r>
        <w:t> </w:t>
      </w:r>
      <w:r w:rsidRPr="00822208">
        <w:t>należytym stanie technicznym oraz będzie odpowiadał wymaganiom obowiązujących przepisów prawnych w</w:t>
      </w:r>
      <w:r>
        <w:t> </w:t>
      </w:r>
      <w:r w:rsidRPr="00822208">
        <w:t>tym zakresie.</w:t>
      </w:r>
    </w:p>
    <w:p w14:paraId="07605111" w14:textId="3F4E03D8" w:rsidR="00EB748E" w:rsidRPr="00B526EB" w:rsidRDefault="00EB748E" w:rsidP="00121E12">
      <w:pPr>
        <w:pStyle w:val="Poziom2"/>
      </w:pPr>
      <w:r w:rsidRPr="00822208">
        <w:t xml:space="preserve">Przy </w:t>
      </w:r>
      <w:r w:rsidRPr="00B526EB">
        <w:t>realizacji usług utrzymania czystości Wykonawca będzie używał środków czystości przeznaczonych do czyszczenia powierzchni danego rodzaju w</w:t>
      </w:r>
      <w:r>
        <w:t> </w:t>
      </w:r>
      <w:r w:rsidRPr="00B526EB">
        <w:t>ilości wynikającej z</w:t>
      </w:r>
      <w:r>
        <w:t> </w:t>
      </w:r>
      <w:r w:rsidRPr="00B526EB">
        <w:t>zaleceń producenta i</w:t>
      </w:r>
      <w:r>
        <w:t> </w:t>
      </w:r>
      <w:r w:rsidRPr="00B526EB">
        <w:t>zapewniającej należytą realizację usług. W</w:t>
      </w:r>
      <w:r>
        <w:t> </w:t>
      </w:r>
      <w:r w:rsidRPr="00B526EB">
        <w:t>każdym przypadku środki czystości powinny mieć stosowne atesty, karty charakterystyki, karty produktu, aprobaty techniczne w</w:t>
      </w:r>
      <w:r>
        <w:t> </w:t>
      </w:r>
      <w:r w:rsidRPr="00B526EB">
        <w:t>zależności od produktu oraz zostać dopuszczone do obrotu na terytorium Rzeczpospolitej Polskiej. Zamawiający może w</w:t>
      </w:r>
      <w:r>
        <w:t> </w:t>
      </w:r>
      <w:r w:rsidRPr="00B526EB">
        <w:t>każdym czasie obowiązywania umowy zażądać aktualnych dokumentów, o</w:t>
      </w:r>
      <w:r>
        <w:t> </w:t>
      </w:r>
      <w:r w:rsidRPr="00B526EB">
        <w:t>których mowa powyżej. Koszty środków czystości są ujęte w</w:t>
      </w:r>
      <w:r>
        <w:t> </w:t>
      </w:r>
      <w:r w:rsidRPr="00B526EB">
        <w:t>cenie czyszczenia powierzchni, odpowiednio do jej rodzaju.</w:t>
      </w:r>
    </w:p>
    <w:p w14:paraId="0352398E" w14:textId="58174FBA" w:rsidR="00EB748E" w:rsidRPr="00822208" w:rsidRDefault="00EB748E" w:rsidP="00121E12">
      <w:pPr>
        <w:pStyle w:val="Poziom2"/>
      </w:pPr>
      <w:r w:rsidRPr="00B526EB">
        <w:t>Wykonawca ma obowiązek zgłaszania Zamawiającemu zauważonych w</w:t>
      </w:r>
      <w:r>
        <w:t> </w:t>
      </w:r>
      <w:r w:rsidRPr="00B526EB">
        <w:t>trakcie wykonywania usługi wszelkiego rodzaju usterek i</w:t>
      </w:r>
      <w:r>
        <w:t> </w:t>
      </w:r>
      <w:r w:rsidRPr="00B526EB">
        <w:t>awarii mających wpływ na bezpieczeństwo oraz jakość usługi oraz przekazywania informacji w</w:t>
      </w:r>
      <w:r>
        <w:t> </w:t>
      </w:r>
      <w:r w:rsidRPr="00B526EB">
        <w:t>zakresie występujących zagrożeń dla bezpieczeństwa, zdrowia lub środowiska na terenie i</w:t>
      </w:r>
      <w:r>
        <w:t> </w:t>
      </w:r>
      <w:r w:rsidRPr="00B526EB">
        <w:t>w</w:t>
      </w:r>
      <w:r>
        <w:t> </w:t>
      </w:r>
      <w:r w:rsidRPr="00B526EB">
        <w:t>obiektach Zamawiającego oraz zgłaszania wypadków przy pracy, zdarzeń potencjalnie</w:t>
      </w:r>
      <w:r w:rsidRPr="00822208">
        <w:t xml:space="preserve"> wypadkowych, zauważanych bądź stwierdzonych zagrożeń dla życia i</w:t>
      </w:r>
      <w:r>
        <w:t> </w:t>
      </w:r>
      <w:r w:rsidRPr="00822208">
        <w:t>zdrowia. Wykonawca zobowiązany jest do natychmiastowego podjęcia działania w</w:t>
      </w:r>
      <w:r>
        <w:t> </w:t>
      </w:r>
      <w:r w:rsidRPr="00822208">
        <w:t>przypadku zauważenia pożaru, kradzieży lub dewastacji mienia Zamawiającego w</w:t>
      </w:r>
      <w:r>
        <w:t> </w:t>
      </w:r>
      <w:r w:rsidRPr="00822208">
        <w:t>celu zapobieżenia ich skutkom.</w:t>
      </w:r>
    </w:p>
    <w:p w14:paraId="09FA79E1" w14:textId="71DE93BE" w:rsidR="00EB748E" w:rsidRPr="00822208" w:rsidRDefault="00EB748E" w:rsidP="00121E12">
      <w:pPr>
        <w:pStyle w:val="Poziom2"/>
        <w:rPr>
          <w:rFonts w:cs="Arial"/>
        </w:rPr>
      </w:pPr>
      <w:r w:rsidRPr="00822208">
        <w:rPr>
          <w:rFonts w:cs="Arial"/>
        </w:rPr>
        <w:t>W</w:t>
      </w:r>
      <w:r>
        <w:rPr>
          <w:rFonts w:cs="Arial"/>
        </w:rPr>
        <w:t> </w:t>
      </w:r>
      <w:r w:rsidRPr="00822208">
        <w:rPr>
          <w:rFonts w:cs="Arial"/>
        </w:rPr>
        <w:t>pomieszczeniach, do których wejście jest plombowane lub posiada zamki cyfrowe oraz innych pomieszczeniach wymagających nadzoru, Wykonawca będzie wykonywał usługę w</w:t>
      </w:r>
      <w:r>
        <w:rPr>
          <w:rFonts w:cs="Arial"/>
        </w:rPr>
        <w:t> </w:t>
      </w:r>
      <w:r w:rsidRPr="00822208">
        <w:rPr>
          <w:rFonts w:cs="Arial"/>
        </w:rPr>
        <w:t>obecności pracujących w</w:t>
      </w:r>
      <w:r>
        <w:rPr>
          <w:rFonts w:cs="Arial"/>
        </w:rPr>
        <w:t> </w:t>
      </w:r>
      <w:r w:rsidRPr="00822208">
        <w:rPr>
          <w:rFonts w:cs="Arial"/>
        </w:rPr>
        <w:t>tych pomieszczeniach pracowników Zamawiającego lub upoważnionych przedstawicieli Zamawiającego. Wykaz pomieszczeń, których sprzątanie powinno odbywać się w</w:t>
      </w:r>
      <w:r>
        <w:rPr>
          <w:rFonts w:cs="Arial"/>
        </w:rPr>
        <w:t> </w:t>
      </w:r>
      <w:r w:rsidRPr="00822208">
        <w:rPr>
          <w:rFonts w:cs="Arial"/>
        </w:rPr>
        <w:t>obecności pracujących w</w:t>
      </w:r>
      <w:r>
        <w:rPr>
          <w:rFonts w:cs="Arial"/>
        </w:rPr>
        <w:t> </w:t>
      </w:r>
      <w:r w:rsidRPr="00822208">
        <w:rPr>
          <w:rFonts w:cs="Arial"/>
        </w:rPr>
        <w:t>tych pomieszczeniach pracowników Zamawiającego lub upoważnionych przedstawicieli Zamawiającego, stanowi Załącznik nr 4 do Umowy.</w:t>
      </w:r>
    </w:p>
    <w:p w14:paraId="69225A8E" w14:textId="1B43479F" w:rsidR="00EB748E" w:rsidRPr="00822208" w:rsidRDefault="00EB748E" w:rsidP="00121E12">
      <w:pPr>
        <w:pStyle w:val="Poziom2"/>
        <w:rPr>
          <w:rFonts w:cs="Arial"/>
        </w:rPr>
      </w:pPr>
      <w:r w:rsidRPr="00822208">
        <w:rPr>
          <w:rFonts w:cs="Arial"/>
        </w:rPr>
        <w:t>W</w:t>
      </w:r>
      <w:r>
        <w:rPr>
          <w:rFonts w:cs="Arial"/>
        </w:rPr>
        <w:t> </w:t>
      </w:r>
      <w:r w:rsidRPr="00822208">
        <w:rPr>
          <w:rFonts w:cs="Arial"/>
        </w:rPr>
        <w:t>obiektach wskazanych przez Zamawiającego, Wykonawca zobowiązany jest do każdorazowego kwitowania pobranych kluczy i</w:t>
      </w:r>
      <w:r>
        <w:rPr>
          <w:rFonts w:cs="Arial"/>
        </w:rPr>
        <w:t> </w:t>
      </w:r>
      <w:r w:rsidRPr="00822208">
        <w:rPr>
          <w:rFonts w:cs="Arial"/>
        </w:rPr>
        <w:t>zdania ich po zakończeniu sprzątania za pokwitowaniem. Koordynatorzy uzgodnią szczegóły postępowania w</w:t>
      </w:r>
      <w:r>
        <w:rPr>
          <w:rFonts w:cs="Arial"/>
        </w:rPr>
        <w:t> </w:t>
      </w:r>
      <w:r w:rsidRPr="00822208">
        <w:rPr>
          <w:rFonts w:cs="Arial"/>
        </w:rPr>
        <w:t>tym zakresie, uwzględniając lokalne uwarunkowania.</w:t>
      </w:r>
    </w:p>
    <w:p w14:paraId="16FFA08D" w14:textId="77777777" w:rsidR="00EB748E" w:rsidRPr="00822208" w:rsidRDefault="00EB748E" w:rsidP="00121E12">
      <w:pPr>
        <w:pStyle w:val="Poziom2"/>
      </w:pPr>
      <w:bookmarkStart w:id="7" w:name="_Ref226645498"/>
      <w:r w:rsidRPr="00822208">
        <w:t>Wykonawca zapewnia personel niezbędny do wykonania objętych Umową usług.</w:t>
      </w:r>
      <w:bookmarkEnd w:id="7"/>
    </w:p>
    <w:p w14:paraId="191F785A" w14:textId="47D5016D" w:rsidR="00EB748E" w:rsidRPr="00822208" w:rsidRDefault="00EB748E" w:rsidP="00121E12">
      <w:pPr>
        <w:pStyle w:val="Poziom2"/>
      </w:pPr>
      <w:bookmarkStart w:id="8" w:name="_Ref226645505"/>
      <w:r w:rsidRPr="00822208">
        <w:t>Przed przystąpieniem do wykonania Umowy, Wykonawca przekaże Zamawiającemu imienny wykaz pracowników oddelegowanych do wykonania Przedmiotu Umowy wraz ze wskazaniem podstawy prawnej do dysponowania osobą, z</w:t>
      </w:r>
      <w:r>
        <w:t> </w:t>
      </w:r>
      <w:r w:rsidRPr="00822208">
        <w:t>podziałem na poszczególne lokalizacje, z</w:t>
      </w:r>
      <w:r>
        <w:t> </w:t>
      </w:r>
      <w:r w:rsidRPr="00822208">
        <w:t>podaniem rodzaju kwalifikacji i</w:t>
      </w:r>
      <w:r>
        <w:t> </w:t>
      </w:r>
      <w:r w:rsidRPr="00822208">
        <w:t>terminu ważnych uprawnień, z</w:t>
      </w:r>
      <w:r>
        <w:t> </w:t>
      </w:r>
      <w:r w:rsidRPr="00822208">
        <w:t xml:space="preserve">zastrzeżeniem </w:t>
      </w:r>
      <w:r w:rsidR="00770CF9">
        <w:t>ust. </w:t>
      </w:r>
      <w:r w:rsidR="00770CF9">
        <w:rPr>
          <w:highlight w:val="yellow"/>
        </w:rPr>
        <w:fldChar w:fldCharType="begin"/>
      </w:r>
      <w:r w:rsidR="00770CF9">
        <w:instrText xml:space="preserve"> REF _Ref226645201 \n \h </w:instrText>
      </w:r>
      <w:r w:rsidR="00770CF9">
        <w:rPr>
          <w:highlight w:val="yellow"/>
        </w:rPr>
      </w:r>
      <w:r w:rsidR="00770CF9">
        <w:rPr>
          <w:highlight w:val="yellow"/>
        </w:rPr>
        <w:fldChar w:fldCharType="separate"/>
      </w:r>
      <w:r w:rsidR="008B511A">
        <w:t>11</w:t>
      </w:r>
      <w:r w:rsidR="00770CF9">
        <w:rPr>
          <w:highlight w:val="yellow"/>
        </w:rPr>
        <w:fldChar w:fldCharType="end"/>
      </w:r>
      <w:r w:rsidRPr="00822208">
        <w:t xml:space="preserve"> poniżej. Niewypełnienie tego obowiązku skutkować może wypowiedzeniem Umowy przez Zamawiającego z</w:t>
      </w:r>
      <w:r>
        <w:t> </w:t>
      </w:r>
      <w:r w:rsidRPr="00822208">
        <w:t>przyczyn, za które odpowiada Wykonawca. W</w:t>
      </w:r>
      <w:r>
        <w:t> </w:t>
      </w:r>
      <w:r w:rsidRPr="00822208">
        <w:t>przypadku konieczności nagłej zmiany pracownika w</w:t>
      </w:r>
      <w:r>
        <w:t> </w:t>
      </w:r>
      <w:r w:rsidRPr="00822208">
        <w:t>danej lokalizacji Wykonawca poinformuje pisemnie lub za pośrednictwem poczty elektronicznej o</w:t>
      </w:r>
      <w:r>
        <w:t> </w:t>
      </w:r>
      <w:r w:rsidRPr="00822208">
        <w:t>tym fakcie upoważnionego Koordynatora Zamawiającego, najpóźniej w</w:t>
      </w:r>
      <w:r>
        <w:t> </w:t>
      </w:r>
      <w:r w:rsidRPr="00822208">
        <w:t>dniu przeprowadzenia zmiany, jednak przed przystąpieniem do wykonywania usługi przez pracownika Wykonawcy. Aktualizacja wykazu pracowników nie wymaga sporządzenia aneksu do Umowy. W</w:t>
      </w:r>
      <w:r>
        <w:t> </w:t>
      </w:r>
      <w:r w:rsidRPr="00822208">
        <w:t>przypadku zmiany osoby świadczącej Usługę, Wykonawca zobowiązany będzie do potwierdzenia, iż osoba ta spełnia wymagania określone w</w:t>
      </w:r>
      <w:r>
        <w:t> </w:t>
      </w:r>
      <w:r w:rsidRPr="00822208">
        <w:t xml:space="preserve"> postanowieniach </w:t>
      </w:r>
      <w:r w:rsidR="00D549A9">
        <w:t>Um</w:t>
      </w:r>
      <w:r w:rsidRPr="00822208">
        <w:t>owy.</w:t>
      </w:r>
      <w:bookmarkEnd w:id="8"/>
    </w:p>
    <w:p w14:paraId="504A1D91" w14:textId="77C57477" w:rsidR="00EB748E" w:rsidRPr="00B526EB" w:rsidRDefault="00EB748E" w:rsidP="00121E12">
      <w:pPr>
        <w:pStyle w:val="Poziom2"/>
      </w:pPr>
      <w:bookmarkStart w:id="9" w:name="_Ref226645201"/>
      <w:r w:rsidRPr="00822208">
        <w:lastRenderedPageBreak/>
        <w:t>Wykonawca zobowiązuje się skierować do realizacji Umowy osoby posiadające odpowiednie kwalifikacje, uprawnienia i</w:t>
      </w:r>
      <w:r>
        <w:t> </w:t>
      </w:r>
      <w:r w:rsidRPr="00822208">
        <w:t xml:space="preserve">umiejętności niezbędne do realizacji poszczególnych </w:t>
      </w:r>
      <w:r w:rsidRPr="00B526EB">
        <w:t>usług.</w:t>
      </w:r>
      <w:bookmarkEnd w:id="9"/>
    </w:p>
    <w:p w14:paraId="572EAD2F" w14:textId="5850F3A2" w:rsidR="00EB748E" w:rsidRPr="00B526EB" w:rsidRDefault="00EB748E" w:rsidP="00121E12">
      <w:pPr>
        <w:pStyle w:val="Poziom2"/>
      </w:pPr>
      <w:r w:rsidRPr="00B526EB">
        <w:t>Wykonawca oświadcza, że osoby oddelegowane do wykonania Przedmiotu Umowy posiadają ważne badania lekarskie i</w:t>
      </w:r>
      <w:r>
        <w:t> </w:t>
      </w:r>
      <w:r w:rsidRPr="00B526EB">
        <w:t>aktualne orzeczenia lekarskie stwierdzające brak przeciwwskazań do wykonywania czynności związanych z</w:t>
      </w:r>
      <w:r>
        <w:t> </w:t>
      </w:r>
      <w:r w:rsidRPr="00B526EB">
        <w:t>realizacją Przedmiotu Umowy i</w:t>
      </w:r>
      <w:r>
        <w:t> </w:t>
      </w:r>
      <w:r w:rsidRPr="00B526EB">
        <w:t>zaświadczenia dotyczące szkoleń w</w:t>
      </w:r>
      <w:r>
        <w:t> </w:t>
      </w:r>
      <w:r w:rsidRPr="00B526EB">
        <w:t>dziedzinie BHP oraz pozwolenia i</w:t>
      </w:r>
      <w:r>
        <w:t> </w:t>
      </w:r>
      <w:r w:rsidRPr="00B526EB">
        <w:t>uprawnienia niezbędne do wykonania prac lub czynności określonych w</w:t>
      </w:r>
      <w:r>
        <w:t> </w:t>
      </w:r>
      <w:r w:rsidRPr="00B526EB">
        <w:t>przedmiocie Umowy, jeżeli przepisy prawa nakładają na Stronę obowiązek posiadania takich pozwoleń i</w:t>
      </w:r>
      <w:r>
        <w:t> </w:t>
      </w:r>
      <w:r w:rsidRPr="00B526EB">
        <w:t>uprawnień.</w:t>
      </w:r>
    </w:p>
    <w:p w14:paraId="27065218" w14:textId="478572A2" w:rsidR="00EB748E" w:rsidRPr="00822208" w:rsidRDefault="00EB748E" w:rsidP="00121E12">
      <w:pPr>
        <w:pStyle w:val="Poziom2"/>
      </w:pPr>
      <w:r w:rsidRPr="00B526EB">
        <w:t xml:space="preserve">Wykonawca zobowiązuje się do zapewnienia osobom wykonującym usługi objęte </w:t>
      </w:r>
      <w:r w:rsidR="00D549A9">
        <w:t>Um</w:t>
      </w:r>
      <w:r w:rsidRPr="00B526EB">
        <w:t>ową na danym obiekcie, jednolitej odzieży roboczej i</w:t>
      </w:r>
      <w:r>
        <w:t> </w:t>
      </w:r>
      <w:r w:rsidRPr="00B526EB">
        <w:t>ochronnej oraz środków ochrony indywidualnej spełniającej wymogi estetyki i</w:t>
      </w:r>
      <w:r>
        <w:t> </w:t>
      </w:r>
      <w:r w:rsidRPr="00B526EB">
        <w:t>BHP oraz bezwzględnego dopilnowania ich stosowania. Odzież ochronna osób</w:t>
      </w:r>
      <w:r w:rsidRPr="00822208">
        <w:t xml:space="preserve"> oddelegowanych do wykonania Przedmiotu Umowy Wykonawcy powinna być oznaczona w</w:t>
      </w:r>
      <w:r>
        <w:t> </w:t>
      </w:r>
      <w:r w:rsidRPr="00822208">
        <w:t>sposób widoczny nazwą Wykonawcy (identyfikator, znak firmowy).</w:t>
      </w:r>
    </w:p>
    <w:p w14:paraId="659FDDA3" w14:textId="27882E4C" w:rsidR="00EB748E" w:rsidRPr="00822208" w:rsidRDefault="00EB748E" w:rsidP="00121E12">
      <w:pPr>
        <w:pStyle w:val="Poziom2"/>
      </w:pPr>
      <w:r w:rsidRPr="00822208">
        <w:t xml:space="preserve">Wykonawca do wykonania usług objętych </w:t>
      </w:r>
      <w:r w:rsidR="00D549A9">
        <w:t>Um</w:t>
      </w:r>
      <w:r w:rsidRPr="00822208">
        <w:t>ową zobowiązuje się nie zatrudniać na podstawie umowy o</w:t>
      </w:r>
      <w:r>
        <w:t> </w:t>
      </w:r>
      <w:r w:rsidRPr="00822208">
        <w:t xml:space="preserve">pracę lub umowy cywilnoprawnej osób będących pracownikami Zamawiającego. Niedopełnienie przez Wykonawcę tego obowiązku jest traktowane, jako rażące naruszenie postanowień </w:t>
      </w:r>
      <w:r w:rsidR="00D549A9">
        <w:t>Um</w:t>
      </w:r>
      <w:r w:rsidRPr="00822208">
        <w:t xml:space="preserve">owy uprawniające Zamawiającego do wypowiedzenia </w:t>
      </w:r>
      <w:r w:rsidR="00D549A9">
        <w:t>Um</w:t>
      </w:r>
      <w:r w:rsidRPr="00822208">
        <w:t>owy ze skutkiem natychmiastowym.</w:t>
      </w:r>
    </w:p>
    <w:p w14:paraId="6677F1BA" w14:textId="1C77355D" w:rsidR="00EB748E" w:rsidRPr="00822208" w:rsidRDefault="00EB748E" w:rsidP="00121E12">
      <w:pPr>
        <w:pStyle w:val="Poziom2"/>
      </w:pPr>
      <w:r w:rsidRPr="00822208">
        <w:t>Wykonawca ma obowiązek zapoznać każdą osobę, której powierza realizację usług objętych Umową, z</w:t>
      </w:r>
      <w:r>
        <w:t> </w:t>
      </w:r>
      <w:r w:rsidRPr="00822208">
        <w:t>zakresem wykonywanych przez niego prac, przed rozpoczęciem przez niego pracy na rzecz Zamawiającego.</w:t>
      </w:r>
    </w:p>
    <w:p w14:paraId="579B2897" w14:textId="16CB562F" w:rsidR="00EB748E" w:rsidRPr="00822208" w:rsidRDefault="00EB748E" w:rsidP="00121E12">
      <w:pPr>
        <w:pStyle w:val="Poziom2"/>
      </w:pPr>
      <w:r w:rsidRPr="00822208">
        <w:t>Wykonawca jest zobowiązany do wykonywania usług określonych Umową zgodnie ze wszystkimi obowiązującymi przepisami prawa i</w:t>
      </w:r>
      <w:r>
        <w:t> </w:t>
      </w:r>
      <w:r w:rsidRPr="00822208">
        <w:t>regulacjami, w</w:t>
      </w:r>
      <w:r>
        <w:t> </w:t>
      </w:r>
      <w:r w:rsidRPr="00822208">
        <w:t>tym w</w:t>
      </w:r>
      <w:r>
        <w:t> </w:t>
      </w:r>
      <w:r w:rsidRPr="00822208">
        <w:t>szczególności przepisami w</w:t>
      </w:r>
      <w:r>
        <w:t> </w:t>
      </w:r>
      <w:r w:rsidRPr="00822208">
        <w:t>zakresie bezpieczeństwa i</w:t>
      </w:r>
      <w:r>
        <w:t> </w:t>
      </w:r>
      <w:r w:rsidRPr="00822208">
        <w:t>higieny pracy obowiązującymi w</w:t>
      </w:r>
      <w:r>
        <w:t> </w:t>
      </w:r>
      <w:r w:rsidRPr="00822208">
        <w:t>obiektach Zamawiającego, przepisami higieniczno-sanitarnymi i</w:t>
      </w:r>
      <w:r>
        <w:t> </w:t>
      </w:r>
      <w:r w:rsidRPr="00822208">
        <w:t>przeciwpożarowymi oraz ochrony środowiska, oraz innymi dokumentami wskazanymi w</w:t>
      </w:r>
      <w:r>
        <w:t> </w:t>
      </w:r>
      <w:r w:rsidRPr="00822208">
        <w:t xml:space="preserve">Załączniku nr </w:t>
      </w:r>
      <w:r w:rsidR="00420212">
        <w:t>8</w:t>
      </w:r>
      <w:r w:rsidR="00420212" w:rsidRPr="00822208">
        <w:t xml:space="preserve"> </w:t>
      </w:r>
      <w:r w:rsidRPr="00822208">
        <w:t>do Umowy.</w:t>
      </w:r>
    </w:p>
    <w:p w14:paraId="09DA001A" w14:textId="4093BBBC" w:rsidR="00EB748E" w:rsidRPr="00822208" w:rsidRDefault="00EB748E" w:rsidP="00121E12">
      <w:pPr>
        <w:pStyle w:val="Poziom2"/>
      </w:pPr>
      <w:r w:rsidRPr="00822208">
        <w:t>Wykonawca zobowiązany jest przestrzegać wszelkich wytycznych związanych z</w:t>
      </w:r>
      <w:r>
        <w:t> </w:t>
      </w:r>
      <w:r w:rsidRPr="00822208">
        <w:t>bezpieczeństwem i</w:t>
      </w:r>
      <w:r>
        <w:t> </w:t>
      </w:r>
      <w:r w:rsidRPr="00822208">
        <w:t>ochroną pracowników przed zagrożeniem epidemiologicznym (np. COVID-19), w</w:t>
      </w:r>
      <w:r>
        <w:t> </w:t>
      </w:r>
      <w:r w:rsidRPr="00822208">
        <w:t>tym wydanych przez Ministerstwo Zdrowia oraz Główny Inspektorat Sanitarny. Wykonawca będzie stosował się do wszelkich zaleceń Zamawiającego mających na celu przeciwdziałanie zagrożeniom epidemiologicznym oraz zapewni środki ochrony indywidualnej dla pracowników Wykonawcy oraz Podwykonawców.</w:t>
      </w:r>
    </w:p>
    <w:p w14:paraId="0B42A955" w14:textId="4926D043" w:rsidR="00EB748E" w:rsidRPr="00822208" w:rsidRDefault="00EB748E" w:rsidP="00121E12">
      <w:pPr>
        <w:pStyle w:val="Poziom2"/>
      </w:pPr>
      <w:r w:rsidRPr="00822208">
        <w:t>Wykonawca odpowiada za majątek powierzony przez Zamawiającego w</w:t>
      </w:r>
      <w:r>
        <w:t> </w:t>
      </w:r>
      <w:r w:rsidRPr="00822208">
        <w:t>czasie i</w:t>
      </w:r>
      <w:r>
        <w:t> </w:t>
      </w:r>
      <w:r w:rsidRPr="00822208">
        <w:t>miejscu wykonywania usług do pełnej wysokości poniesionej szkody.</w:t>
      </w:r>
    </w:p>
    <w:p w14:paraId="1766EB16" w14:textId="43D811E4" w:rsidR="00EB748E" w:rsidRPr="00822208" w:rsidRDefault="00EB748E" w:rsidP="00121E12">
      <w:pPr>
        <w:pStyle w:val="Poziom2"/>
      </w:pPr>
      <w:r w:rsidRPr="00822208">
        <w:t>Wytwórcą odpadów powstałych w</w:t>
      </w:r>
      <w:r>
        <w:t> </w:t>
      </w:r>
      <w:r w:rsidRPr="00822208">
        <w:t>wyniku prac objętych Umową jest Wykonawca, który zobowiązany jest do wykonywania obowiązków wytwórcy odpadów wynikających z</w:t>
      </w:r>
      <w:r>
        <w:t> </w:t>
      </w:r>
      <w:r w:rsidRPr="00822208">
        <w:t>przepisów powszechnie obowiązującego prawa.</w:t>
      </w:r>
    </w:p>
    <w:p w14:paraId="62557039" w14:textId="4B3B45D2" w:rsidR="00EB748E" w:rsidRPr="00822208" w:rsidRDefault="00EB748E" w:rsidP="00121E12">
      <w:pPr>
        <w:pStyle w:val="Poziom2"/>
      </w:pPr>
      <w:r w:rsidRPr="00822208">
        <w:t>Wykonawca jest zobowiązany do stosowania zasad segregacji odpadów obowiązujących w</w:t>
      </w:r>
      <w:r>
        <w:t> </w:t>
      </w:r>
      <w:r w:rsidRPr="00822208">
        <w:t>danej gminie w</w:t>
      </w:r>
      <w:r>
        <w:t> </w:t>
      </w:r>
      <w:r w:rsidRPr="00822208">
        <w:t>obiektach objętych przedmiotowym obowiązkiem.</w:t>
      </w:r>
    </w:p>
    <w:p w14:paraId="02BF349F" w14:textId="11B613C8" w:rsidR="00EB748E" w:rsidRPr="00822208" w:rsidRDefault="00EB748E" w:rsidP="00121E12">
      <w:pPr>
        <w:pStyle w:val="Poziom2"/>
        <w:rPr>
          <w:rFonts w:cs="Arial"/>
          <w:color w:val="000000"/>
        </w:rPr>
      </w:pPr>
      <w:r w:rsidRPr="00822208">
        <w:rPr>
          <w:rFonts w:cs="Arial"/>
          <w:color w:val="000000"/>
        </w:rPr>
        <w:t>Wykonawca na swój koszt będzie na bieżąco dostarczał i</w:t>
      </w:r>
      <w:r>
        <w:rPr>
          <w:rFonts w:cs="Arial"/>
          <w:color w:val="000000"/>
        </w:rPr>
        <w:t> </w:t>
      </w:r>
      <w:r w:rsidRPr="00822208">
        <w:rPr>
          <w:rFonts w:cs="Arial"/>
        </w:rPr>
        <w:t>uzupełniał artykuły i</w:t>
      </w:r>
      <w:r>
        <w:rPr>
          <w:rFonts w:cs="Arial"/>
        </w:rPr>
        <w:t> </w:t>
      </w:r>
      <w:r w:rsidRPr="00822208">
        <w:rPr>
          <w:rFonts w:cs="Arial"/>
        </w:rPr>
        <w:t>środki utrzymania czystości, pielęgnacji i</w:t>
      </w:r>
      <w:r>
        <w:rPr>
          <w:rFonts w:cs="Arial"/>
        </w:rPr>
        <w:t> </w:t>
      </w:r>
      <w:r w:rsidRPr="00822208">
        <w:rPr>
          <w:rFonts w:cs="Arial"/>
        </w:rPr>
        <w:t>konserwacji oraz artykuły higieniczno-sanitarne, m.in. papier toaletowy, mydło, ręczniki papierowe, płyn do mycia naczyń, odświeżacze powietrza do toalet, sól i</w:t>
      </w:r>
      <w:r>
        <w:rPr>
          <w:rFonts w:cs="Arial"/>
        </w:rPr>
        <w:t> </w:t>
      </w:r>
      <w:r w:rsidRPr="00822208">
        <w:rPr>
          <w:rFonts w:cs="Arial"/>
        </w:rPr>
        <w:t xml:space="preserve">tabletki do zmywarek tam gdzie są na wyposażeniu, środki do odkamieniania czajników, worki na śmieci, gąbki do zmywania naczyń </w:t>
      </w:r>
      <w:r w:rsidRPr="00822208">
        <w:rPr>
          <w:rFonts w:cs="Arial"/>
          <w:color w:val="000000"/>
        </w:rPr>
        <w:t>stosownie do potrzeb i</w:t>
      </w:r>
      <w:r>
        <w:rPr>
          <w:rFonts w:cs="Arial"/>
          <w:color w:val="000000"/>
        </w:rPr>
        <w:t> </w:t>
      </w:r>
      <w:r w:rsidRPr="00822208">
        <w:rPr>
          <w:rFonts w:cs="Arial"/>
          <w:color w:val="000000"/>
        </w:rPr>
        <w:t xml:space="preserve">zużycia. Wymagania dotyczące podstawowych artykułów higieniczno-sanitarnych określa Załącznik nr </w:t>
      </w:r>
      <w:r w:rsidR="00E33AD8">
        <w:rPr>
          <w:rFonts w:cs="Arial"/>
          <w:color w:val="000000"/>
        </w:rPr>
        <w:t>9</w:t>
      </w:r>
      <w:r w:rsidRPr="00822208">
        <w:rPr>
          <w:rFonts w:cs="Arial"/>
          <w:color w:val="000000"/>
        </w:rPr>
        <w:t>.</w:t>
      </w:r>
    </w:p>
    <w:p w14:paraId="499CC4B1" w14:textId="77777777" w:rsidR="00EB748E" w:rsidRPr="00822208" w:rsidRDefault="00EB748E" w:rsidP="00121E12">
      <w:pPr>
        <w:pStyle w:val="Poziom2"/>
        <w:rPr>
          <w:rFonts w:eastAsia="Times New Roman" w:cs="Arial"/>
          <w:lang w:eastAsia="pl-PL"/>
        </w:rPr>
      </w:pPr>
      <w:r w:rsidRPr="00822208">
        <w:rPr>
          <w:rFonts w:eastAsia="Times New Roman" w:cs="Arial"/>
          <w:lang w:eastAsia="pl-PL"/>
        </w:rPr>
        <w:t>Wykonawca ma obowiązek:</w:t>
      </w:r>
    </w:p>
    <w:p w14:paraId="7E341400" w14:textId="5B95BE79" w:rsidR="00EB748E" w:rsidRPr="00822208" w:rsidRDefault="00EB748E" w:rsidP="00121E12">
      <w:pPr>
        <w:pStyle w:val="Poziom3"/>
        <w:rPr>
          <w:lang w:eastAsia="pl-PL"/>
        </w:rPr>
      </w:pPr>
      <w:r w:rsidRPr="00822208">
        <w:rPr>
          <w:lang w:eastAsia="pl-PL"/>
        </w:rPr>
        <w:lastRenderedPageBreak/>
        <w:t>prowadzenia dokumentacji, w</w:t>
      </w:r>
      <w:r>
        <w:rPr>
          <w:lang w:eastAsia="pl-PL"/>
        </w:rPr>
        <w:t> </w:t>
      </w:r>
      <w:r w:rsidRPr="00822208">
        <w:rPr>
          <w:lang w:eastAsia="pl-PL"/>
        </w:rPr>
        <w:t>której będzie odnotowane imię i</w:t>
      </w:r>
      <w:r>
        <w:rPr>
          <w:lang w:eastAsia="pl-PL"/>
        </w:rPr>
        <w:t> </w:t>
      </w:r>
      <w:r w:rsidRPr="00822208">
        <w:rPr>
          <w:lang w:eastAsia="pl-PL"/>
        </w:rPr>
        <w:t>nazwisko osoby realizującej przedmiot zamówienia, nr pomieszczenia, godziny wykonania usługi oraz imię i</w:t>
      </w:r>
      <w:r>
        <w:rPr>
          <w:lang w:eastAsia="pl-PL"/>
        </w:rPr>
        <w:t> </w:t>
      </w:r>
      <w:r w:rsidRPr="00822208">
        <w:rPr>
          <w:lang w:eastAsia="pl-PL"/>
        </w:rPr>
        <w:t>nazwisko osoby nadzorującej na danej zmianie personel realizujący przedmiot zamówienia,</w:t>
      </w:r>
    </w:p>
    <w:p w14:paraId="2EF0301F" w14:textId="112196CF" w:rsidR="00EB748E" w:rsidRPr="00822208" w:rsidRDefault="00EB748E" w:rsidP="00121E12">
      <w:pPr>
        <w:pStyle w:val="Poziom3"/>
        <w:rPr>
          <w:lang w:eastAsia="pl-PL"/>
        </w:rPr>
      </w:pPr>
      <w:r w:rsidRPr="00822208">
        <w:rPr>
          <w:lang w:eastAsia="pl-PL"/>
        </w:rPr>
        <w:t>przeszkolenia osób wykonujących Przedmiot Umowy w</w:t>
      </w:r>
      <w:r>
        <w:rPr>
          <w:lang w:eastAsia="pl-PL"/>
        </w:rPr>
        <w:t> </w:t>
      </w:r>
      <w:r w:rsidRPr="00822208">
        <w:rPr>
          <w:lang w:eastAsia="pl-PL"/>
        </w:rPr>
        <w:t>zakresie występujących zagrożeń dla bezpieczeństwa i</w:t>
      </w:r>
      <w:r>
        <w:rPr>
          <w:lang w:eastAsia="pl-PL"/>
        </w:rPr>
        <w:t> </w:t>
      </w:r>
      <w:r w:rsidRPr="00822208">
        <w:rPr>
          <w:lang w:eastAsia="pl-PL"/>
        </w:rPr>
        <w:t>zdrowia w</w:t>
      </w:r>
      <w:r>
        <w:rPr>
          <w:lang w:eastAsia="pl-PL"/>
        </w:rPr>
        <w:t> </w:t>
      </w:r>
      <w:r w:rsidRPr="00822208">
        <w:rPr>
          <w:lang w:eastAsia="pl-PL"/>
        </w:rPr>
        <w:t>miejscu i</w:t>
      </w:r>
      <w:r>
        <w:rPr>
          <w:lang w:eastAsia="pl-PL"/>
        </w:rPr>
        <w:t> </w:t>
      </w:r>
      <w:r w:rsidRPr="00822208">
        <w:rPr>
          <w:lang w:eastAsia="pl-PL"/>
        </w:rPr>
        <w:t>podczas wykonywania prac, jak również zapoznania z</w:t>
      </w:r>
      <w:r>
        <w:rPr>
          <w:lang w:eastAsia="pl-PL"/>
        </w:rPr>
        <w:t> </w:t>
      </w:r>
      <w:r w:rsidRPr="00822208">
        <w:rPr>
          <w:lang w:eastAsia="pl-PL"/>
        </w:rPr>
        <w:t>uregulowaniami wewnętrznymi Zamawiającego, przepisami dotyczącymi bezpieczeństwa i</w:t>
      </w:r>
      <w:r>
        <w:rPr>
          <w:lang w:eastAsia="pl-PL"/>
        </w:rPr>
        <w:t> </w:t>
      </w:r>
      <w:r w:rsidRPr="00822208">
        <w:rPr>
          <w:lang w:eastAsia="pl-PL"/>
        </w:rPr>
        <w:t>higieny pracy, przeciwpożarowymi oraz ochrony środowiska, a</w:t>
      </w:r>
      <w:r>
        <w:rPr>
          <w:lang w:eastAsia="pl-PL"/>
        </w:rPr>
        <w:t> </w:t>
      </w:r>
      <w:r w:rsidRPr="00822208">
        <w:rPr>
          <w:lang w:eastAsia="pl-PL"/>
        </w:rPr>
        <w:t>także innymi dokumentami wskazanymi w</w:t>
      </w:r>
      <w:r>
        <w:rPr>
          <w:lang w:eastAsia="pl-PL"/>
        </w:rPr>
        <w:t> </w:t>
      </w:r>
      <w:r w:rsidRPr="00822208">
        <w:rPr>
          <w:lang w:eastAsia="pl-PL"/>
        </w:rPr>
        <w:t xml:space="preserve">Załączniku nr </w:t>
      </w:r>
      <w:r w:rsidR="00E33AD8">
        <w:rPr>
          <w:lang w:eastAsia="pl-PL"/>
        </w:rPr>
        <w:t>8</w:t>
      </w:r>
      <w:r w:rsidR="00E33AD8" w:rsidRPr="00822208">
        <w:rPr>
          <w:lang w:eastAsia="pl-PL"/>
        </w:rPr>
        <w:t xml:space="preserve"> </w:t>
      </w:r>
      <w:r w:rsidRPr="00822208">
        <w:rPr>
          <w:lang w:eastAsia="pl-PL"/>
        </w:rPr>
        <w:t>do Umowy,</w:t>
      </w:r>
    </w:p>
    <w:p w14:paraId="4F72F34C" w14:textId="77777777" w:rsidR="00EB748E" w:rsidRPr="00822208" w:rsidRDefault="00EB748E" w:rsidP="00121E12">
      <w:pPr>
        <w:pStyle w:val="Poziom3"/>
        <w:rPr>
          <w:lang w:eastAsia="pl-PL"/>
        </w:rPr>
      </w:pPr>
      <w:r w:rsidRPr="00822208">
        <w:rPr>
          <w:lang w:eastAsia="pl-PL"/>
        </w:rPr>
        <w:t>dostarczenia Zamawiającemu kart charakterystyk stosowanych na jego terenie środków czystości oraz innych preparatów, przed przystąpieniem do wykonania Umowy,</w:t>
      </w:r>
    </w:p>
    <w:p w14:paraId="38B19895" w14:textId="3E5A7453" w:rsidR="00EB748E" w:rsidRPr="00822208" w:rsidRDefault="00EB748E" w:rsidP="00121E12">
      <w:pPr>
        <w:pStyle w:val="Poziom3"/>
        <w:rPr>
          <w:lang w:eastAsia="pl-PL"/>
        </w:rPr>
      </w:pPr>
      <w:r w:rsidRPr="00822208">
        <w:rPr>
          <w:lang w:eastAsia="pl-PL"/>
        </w:rPr>
        <w:t>informowania Koordynatorów Zamawiającego o</w:t>
      </w:r>
      <w:r>
        <w:rPr>
          <w:lang w:eastAsia="pl-PL"/>
        </w:rPr>
        <w:t> </w:t>
      </w:r>
      <w:r w:rsidRPr="00822208">
        <w:rPr>
          <w:lang w:eastAsia="pl-PL"/>
        </w:rPr>
        <w:t>wystąpieniu jakichkolwiek problemów związanych z</w:t>
      </w:r>
      <w:r>
        <w:rPr>
          <w:lang w:eastAsia="pl-PL"/>
        </w:rPr>
        <w:t> </w:t>
      </w:r>
      <w:r w:rsidRPr="00822208">
        <w:rPr>
          <w:lang w:eastAsia="pl-PL"/>
        </w:rPr>
        <w:t>realizacją Przedmiotu Umowy,</w:t>
      </w:r>
    </w:p>
    <w:p w14:paraId="1765A42B" w14:textId="3CB796A0" w:rsidR="00EB748E" w:rsidRPr="00822208" w:rsidRDefault="00EB748E" w:rsidP="00121E12">
      <w:pPr>
        <w:pStyle w:val="Poziom3"/>
        <w:rPr>
          <w:lang w:eastAsia="pl-PL"/>
        </w:rPr>
      </w:pPr>
      <w:r w:rsidRPr="00822208">
        <w:rPr>
          <w:lang w:eastAsia="pl-PL"/>
        </w:rPr>
        <w:t>uporządkowanie obiektu i</w:t>
      </w:r>
      <w:r>
        <w:rPr>
          <w:lang w:eastAsia="pl-PL"/>
        </w:rPr>
        <w:t> </w:t>
      </w:r>
      <w:r w:rsidRPr="00822208">
        <w:rPr>
          <w:lang w:eastAsia="pl-PL"/>
        </w:rPr>
        <w:t>terenu po wykonanych pracach,</w:t>
      </w:r>
    </w:p>
    <w:p w14:paraId="3157C277" w14:textId="65F24558" w:rsidR="00EB748E" w:rsidRPr="00822208" w:rsidRDefault="00EB748E" w:rsidP="00121E12">
      <w:pPr>
        <w:pStyle w:val="Poziom3"/>
        <w:rPr>
          <w:lang w:eastAsia="pl-PL"/>
        </w:rPr>
      </w:pPr>
      <w:r w:rsidRPr="00822208">
        <w:rPr>
          <w:lang w:eastAsia="pl-PL"/>
        </w:rPr>
        <w:t>przedstawienia faktur na każde żądanie Zamawiającego z</w:t>
      </w:r>
      <w:r>
        <w:rPr>
          <w:lang w:eastAsia="pl-PL"/>
        </w:rPr>
        <w:t> </w:t>
      </w:r>
      <w:r w:rsidRPr="00822208">
        <w:rPr>
          <w:lang w:eastAsia="pl-PL"/>
        </w:rPr>
        <w:t>dokonanych zakupów materiałów, niezbędnych do właściwego wykonania usług objętych Przedmiotem Umowy,</w:t>
      </w:r>
    </w:p>
    <w:p w14:paraId="0ECC1597" w14:textId="5F9F1A37" w:rsidR="00EB748E" w:rsidRPr="00822208" w:rsidRDefault="00EB748E" w:rsidP="00121E12">
      <w:pPr>
        <w:pStyle w:val="Poziom3"/>
        <w:rPr>
          <w:lang w:eastAsia="pl-PL"/>
        </w:rPr>
      </w:pPr>
      <w:r w:rsidRPr="00822208">
        <w:rPr>
          <w:lang w:eastAsia="pl-PL"/>
        </w:rPr>
        <w:t>wykonywania usług zgodnie z</w:t>
      </w:r>
      <w:r>
        <w:rPr>
          <w:lang w:eastAsia="pl-PL"/>
        </w:rPr>
        <w:t> Z</w:t>
      </w:r>
      <w:r w:rsidRPr="00822208">
        <w:rPr>
          <w:lang w:eastAsia="pl-PL"/>
        </w:rPr>
        <w:t>akres</w:t>
      </w:r>
      <w:r>
        <w:rPr>
          <w:lang w:eastAsia="pl-PL"/>
        </w:rPr>
        <w:t xml:space="preserve">ami czynności </w:t>
      </w:r>
      <w:r w:rsidRPr="00822208">
        <w:rPr>
          <w:lang w:eastAsia="pl-PL"/>
        </w:rPr>
        <w:t>stanowiąc</w:t>
      </w:r>
      <w:r>
        <w:rPr>
          <w:lang w:eastAsia="pl-PL"/>
        </w:rPr>
        <w:t>ymi</w:t>
      </w:r>
      <w:r w:rsidRPr="00822208">
        <w:rPr>
          <w:lang w:eastAsia="pl-PL"/>
        </w:rPr>
        <w:t xml:space="preserve"> Załącznik nr </w:t>
      </w:r>
      <w:r>
        <w:rPr>
          <w:lang w:eastAsia="pl-PL"/>
        </w:rPr>
        <w:t>3</w:t>
      </w:r>
      <w:r w:rsidRPr="00822208">
        <w:rPr>
          <w:lang w:eastAsia="pl-PL"/>
        </w:rPr>
        <w:t xml:space="preserve"> do Umowy,</w:t>
      </w:r>
    </w:p>
    <w:p w14:paraId="46650AD6" w14:textId="4182D562" w:rsidR="00EB748E" w:rsidRPr="00770CF9" w:rsidRDefault="00EB748E" w:rsidP="00121E12">
      <w:pPr>
        <w:pStyle w:val="Poziom3"/>
        <w:rPr>
          <w:lang w:eastAsia="pl-PL"/>
        </w:rPr>
      </w:pPr>
      <w:r w:rsidRPr="00822208">
        <w:rPr>
          <w:lang w:eastAsia="pl-PL"/>
        </w:rPr>
        <w:t xml:space="preserve">zmiany pracowników Wykonawcy na </w:t>
      </w:r>
      <w:r w:rsidRPr="00770CF9">
        <w:rPr>
          <w:lang w:eastAsia="pl-PL"/>
        </w:rPr>
        <w:t>uzasadniony wniosek Zamawiającego</w:t>
      </w:r>
      <w:r w:rsidR="002A2129" w:rsidRPr="00770CF9">
        <w:rPr>
          <w:lang w:eastAsia="pl-PL"/>
        </w:rPr>
        <w:t>, który w szczególności dotyczy sytuacji opisanych w ust. </w:t>
      </w:r>
      <w:r w:rsidR="00770CF9" w:rsidRPr="00770CF9">
        <w:rPr>
          <w:lang w:eastAsia="pl-PL"/>
        </w:rPr>
        <w:fldChar w:fldCharType="begin"/>
      </w:r>
      <w:r w:rsidR="00770CF9" w:rsidRPr="00770CF9">
        <w:rPr>
          <w:lang w:eastAsia="pl-PL"/>
        </w:rPr>
        <w:instrText xml:space="preserve"> REF _Ref226645223 \n \h </w:instrText>
      </w:r>
      <w:r w:rsidR="00770CF9">
        <w:rPr>
          <w:lang w:eastAsia="pl-PL"/>
        </w:rPr>
        <w:instrText xml:space="preserve"> \* MERGEFORMAT </w:instrText>
      </w:r>
      <w:r w:rsidR="00770CF9" w:rsidRPr="00770CF9">
        <w:rPr>
          <w:lang w:eastAsia="pl-PL"/>
        </w:rPr>
      </w:r>
      <w:r w:rsidR="00770CF9" w:rsidRPr="00770CF9">
        <w:rPr>
          <w:lang w:eastAsia="pl-PL"/>
        </w:rPr>
        <w:fldChar w:fldCharType="separate"/>
      </w:r>
      <w:r w:rsidR="008B511A">
        <w:rPr>
          <w:lang w:eastAsia="pl-PL"/>
        </w:rPr>
        <w:t>35</w:t>
      </w:r>
      <w:r w:rsidR="00770CF9" w:rsidRPr="00770CF9">
        <w:rPr>
          <w:lang w:eastAsia="pl-PL"/>
        </w:rPr>
        <w:fldChar w:fldCharType="end"/>
      </w:r>
      <w:r w:rsidR="002A2129" w:rsidRPr="00770CF9">
        <w:rPr>
          <w:lang w:eastAsia="pl-PL"/>
        </w:rPr>
        <w:t>-</w:t>
      </w:r>
      <w:r w:rsidR="00770CF9" w:rsidRPr="00770CF9">
        <w:rPr>
          <w:lang w:eastAsia="pl-PL"/>
        </w:rPr>
        <w:fldChar w:fldCharType="begin"/>
      </w:r>
      <w:r w:rsidR="00770CF9" w:rsidRPr="00770CF9">
        <w:rPr>
          <w:lang w:eastAsia="pl-PL"/>
        </w:rPr>
        <w:instrText xml:space="preserve"> REF _Ref226645229 \n \h </w:instrText>
      </w:r>
      <w:r w:rsidR="00770CF9" w:rsidRPr="00770CF9">
        <w:rPr>
          <w:lang w:eastAsia="pl-PL"/>
        </w:rPr>
      </w:r>
      <w:r w:rsidR="00770CF9" w:rsidRPr="00770CF9">
        <w:rPr>
          <w:lang w:eastAsia="pl-PL"/>
        </w:rPr>
        <w:fldChar w:fldCharType="separate"/>
      </w:r>
      <w:r w:rsidR="008B511A">
        <w:rPr>
          <w:lang w:eastAsia="pl-PL"/>
        </w:rPr>
        <w:t>37</w:t>
      </w:r>
      <w:r w:rsidR="00770CF9" w:rsidRPr="00770CF9">
        <w:rPr>
          <w:lang w:eastAsia="pl-PL"/>
        </w:rPr>
        <w:fldChar w:fldCharType="end"/>
      </w:r>
      <w:r w:rsidRPr="00770CF9">
        <w:rPr>
          <w:lang w:eastAsia="pl-PL"/>
        </w:rPr>
        <w:t>.</w:t>
      </w:r>
    </w:p>
    <w:p w14:paraId="2D5D8A70" w14:textId="6E21FF62" w:rsidR="00EB748E" w:rsidRPr="00B526EB" w:rsidRDefault="00EB748E" w:rsidP="00121E12">
      <w:pPr>
        <w:pStyle w:val="Poziom2"/>
        <w:rPr>
          <w:lang w:eastAsia="pl-PL"/>
        </w:rPr>
      </w:pPr>
      <w:r w:rsidRPr="00B526EB">
        <w:rPr>
          <w:lang w:eastAsia="pl-PL"/>
        </w:rPr>
        <w:t>W</w:t>
      </w:r>
      <w:r>
        <w:rPr>
          <w:lang w:eastAsia="pl-PL"/>
        </w:rPr>
        <w:t> </w:t>
      </w:r>
      <w:r w:rsidRPr="00B526EB">
        <w:rPr>
          <w:lang w:eastAsia="pl-PL"/>
        </w:rPr>
        <w:t>obiektach wskazanych w</w:t>
      </w:r>
      <w:r>
        <w:rPr>
          <w:lang w:eastAsia="pl-PL"/>
        </w:rPr>
        <w:t> </w:t>
      </w:r>
      <w:r w:rsidRPr="00B526EB">
        <w:rPr>
          <w:lang w:eastAsia="pl-PL"/>
        </w:rPr>
        <w:t xml:space="preserve">Załączniku nr 5 do </w:t>
      </w:r>
      <w:r w:rsidR="00D549A9">
        <w:rPr>
          <w:lang w:eastAsia="pl-PL"/>
        </w:rPr>
        <w:t>Um</w:t>
      </w:r>
      <w:r w:rsidRPr="00B526EB">
        <w:rPr>
          <w:lang w:eastAsia="pl-PL"/>
        </w:rPr>
        <w:t>owy, Wykonawca zobowiązany jest do wyznaczenia przynajmniej jednego pracownika, który będzie pełnił rolę stałego Koordynatora Wykonawcy i</w:t>
      </w:r>
      <w:r>
        <w:rPr>
          <w:lang w:eastAsia="pl-PL"/>
        </w:rPr>
        <w:t> </w:t>
      </w:r>
      <w:r w:rsidRPr="00B526EB">
        <w:rPr>
          <w:lang w:eastAsia="pl-PL"/>
        </w:rPr>
        <w:t>będzie stale obecny na terenie obiektu w</w:t>
      </w:r>
      <w:r>
        <w:rPr>
          <w:lang w:eastAsia="pl-PL"/>
        </w:rPr>
        <w:t> </w:t>
      </w:r>
      <w:r w:rsidRPr="00B526EB">
        <w:rPr>
          <w:lang w:eastAsia="pl-PL"/>
        </w:rPr>
        <w:t>godzinach realizacji usług ciągłych. Koordynator Wykonawcy będzie zaopatrzony w</w:t>
      </w:r>
      <w:r>
        <w:rPr>
          <w:lang w:eastAsia="pl-PL"/>
        </w:rPr>
        <w:t> </w:t>
      </w:r>
      <w:r w:rsidRPr="00B526EB">
        <w:rPr>
          <w:lang w:eastAsia="pl-PL"/>
        </w:rPr>
        <w:t>środki łączności pozwalające na bezpośrednie nawiązanie kontaktu z</w:t>
      </w:r>
      <w:r>
        <w:rPr>
          <w:lang w:eastAsia="pl-PL"/>
        </w:rPr>
        <w:t> </w:t>
      </w:r>
      <w:r w:rsidRPr="00B526EB">
        <w:rPr>
          <w:lang w:eastAsia="pl-PL"/>
        </w:rPr>
        <w:t>Koordynatorem Zamawiającego oraz zarządcą obiektu i</w:t>
      </w:r>
      <w:r>
        <w:rPr>
          <w:lang w:eastAsia="pl-PL"/>
        </w:rPr>
        <w:t> </w:t>
      </w:r>
      <w:r w:rsidRPr="00B526EB">
        <w:rPr>
          <w:lang w:eastAsia="pl-PL"/>
        </w:rPr>
        <w:t>służbami porządkowymi. Koordynator Wykonawcy będzie uprawniony do organizowania i</w:t>
      </w:r>
      <w:r>
        <w:rPr>
          <w:lang w:eastAsia="pl-PL"/>
        </w:rPr>
        <w:t> </w:t>
      </w:r>
      <w:r w:rsidRPr="00B526EB">
        <w:rPr>
          <w:lang w:eastAsia="pl-PL"/>
        </w:rPr>
        <w:t>nadzoru prac porządkowych wykonywanych na obiekcie oraz zarządzania pracownikami realizującymi usługi objęte Przedmiotem Zamówienia w</w:t>
      </w:r>
      <w:r>
        <w:rPr>
          <w:lang w:eastAsia="pl-PL"/>
        </w:rPr>
        <w:t> </w:t>
      </w:r>
      <w:r w:rsidRPr="00B526EB">
        <w:rPr>
          <w:lang w:eastAsia="pl-PL"/>
        </w:rPr>
        <w:t>ramach danego obiektu.</w:t>
      </w:r>
    </w:p>
    <w:p w14:paraId="77A3685A" w14:textId="0BCD1A55" w:rsidR="00EB748E" w:rsidRPr="00B526EB" w:rsidRDefault="00EB748E" w:rsidP="00121E12">
      <w:pPr>
        <w:pStyle w:val="Poziom2"/>
        <w:rPr>
          <w:lang w:eastAsia="pl-PL"/>
        </w:rPr>
      </w:pPr>
      <w:r w:rsidRPr="00B526EB">
        <w:rPr>
          <w:lang w:eastAsia="pl-PL"/>
        </w:rPr>
        <w:t>Wykonawca upoważniony jest do korzystania z</w:t>
      </w:r>
      <w:r>
        <w:rPr>
          <w:lang w:eastAsia="pl-PL"/>
        </w:rPr>
        <w:t> </w:t>
      </w:r>
      <w:r w:rsidRPr="00B526EB">
        <w:rPr>
          <w:lang w:eastAsia="pl-PL"/>
        </w:rPr>
        <w:t>telefonów służbowych Zamawiającego tylko za zgodą pracowników Zamawiającego oraz w</w:t>
      </w:r>
      <w:r>
        <w:rPr>
          <w:lang w:eastAsia="pl-PL"/>
        </w:rPr>
        <w:t> </w:t>
      </w:r>
      <w:r w:rsidRPr="00B526EB">
        <w:rPr>
          <w:lang w:eastAsia="pl-PL"/>
        </w:rPr>
        <w:t>przypadku konieczności wezwania Straży Pożarnej, Policji lub Pogotowia Ratunkowego.</w:t>
      </w:r>
    </w:p>
    <w:p w14:paraId="796D5873" w14:textId="590421ED" w:rsidR="00EB748E" w:rsidRPr="00B526EB" w:rsidRDefault="00EB748E" w:rsidP="00121E12">
      <w:pPr>
        <w:pStyle w:val="Poziom2"/>
        <w:rPr>
          <w:lang w:eastAsia="pl-PL"/>
        </w:rPr>
      </w:pPr>
      <w:r w:rsidRPr="00B526EB">
        <w:rPr>
          <w:lang w:eastAsia="pl-PL"/>
        </w:rPr>
        <w:t>Wykonawca zobowiązuje się do przygotowania miesięcznego raportu zbiorczego z</w:t>
      </w:r>
      <w:r>
        <w:rPr>
          <w:lang w:eastAsia="pl-PL"/>
        </w:rPr>
        <w:t> </w:t>
      </w:r>
      <w:r w:rsidRPr="00B526EB">
        <w:rPr>
          <w:lang w:eastAsia="pl-PL"/>
        </w:rPr>
        <w:t>przeprowadzonych kontroli jakości świadczonych usług do trzeciego dnia kolejnego miesiąca.</w:t>
      </w:r>
    </w:p>
    <w:p w14:paraId="72E73F11" w14:textId="6128D19A" w:rsidR="00EB748E" w:rsidRPr="00B526EB" w:rsidRDefault="00EB748E" w:rsidP="00121E12">
      <w:pPr>
        <w:pStyle w:val="Poziom2"/>
        <w:rPr>
          <w:lang w:eastAsia="pl-PL"/>
        </w:rPr>
      </w:pPr>
      <w:r w:rsidRPr="00B526EB">
        <w:rPr>
          <w:lang w:eastAsia="pl-PL"/>
        </w:rPr>
        <w:t>Zamawiający zastrzega sobie prawo nadzoru i</w:t>
      </w:r>
      <w:r>
        <w:rPr>
          <w:lang w:eastAsia="pl-PL"/>
        </w:rPr>
        <w:t> </w:t>
      </w:r>
      <w:r w:rsidRPr="00B526EB">
        <w:rPr>
          <w:lang w:eastAsia="pl-PL"/>
        </w:rPr>
        <w:t>kontroli wykonywanych Usług w</w:t>
      </w:r>
      <w:r>
        <w:rPr>
          <w:lang w:eastAsia="pl-PL"/>
        </w:rPr>
        <w:t> </w:t>
      </w:r>
      <w:r w:rsidRPr="00B526EB">
        <w:rPr>
          <w:lang w:eastAsia="pl-PL"/>
        </w:rPr>
        <w:t xml:space="preserve">obiektach objętych </w:t>
      </w:r>
      <w:r w:rsidR="00D549A9">
        <w:rPr>
          <w:lang w:eastAsia="pl-PL"/>
        </w:rPr>
        <w:t>Um</w:t>
      </w:r>
      <w:r w:rsidRPr="00B526EB">
        <w:rPr>
          <w:lang w:eastAsia="pl-PL"/>
        </w:rPr>
        <w:t>ową.</w:t>
      </w:r>
    </w:p>
    <w:p w14:paraId="38D81237" w14:textId="1189A0B3" w:rsidR="00EB748E" w:rsidRPr="00822208" w:rsidRDefault="00EB748E" w:rsidP="00121E12">
      <w:pPr>
        <w:pStyle w:val="Poziom2"/>
        <w:rPr>
          <w:lang w:eastAsia="pl-PL"/>
        </w:rPr>
      </w:pPr>
      <w:r w:rsidRPr="00822208">
        <w:rPr>
          <w:lang w:eastAsia="pl-PL"/>
        </w:rPr>
        <w:t>Wykonawca na żądanie Koordynatora Zamawiającego przekaże kopie dokumentów potwierdzających przekazanie do utylizacji odpadów komunalnych wytworzonych na terenie Zamawiającego w</w:t>
      </w:r>
      <w:r>
        <w:rPr>
          <w:lang w:eastAsia="pl-PL"/>
        </w:rPr>
        <w:t> </w:t>
      </w:r>
      <w:r w:rsidRPr="00822208">
        <w:rPr>
          <w:lang w:eastAsia="pl-PL"/>
        </w:rPr>
        <w:t>wyniku realizacji Przedmiotu Umowy.</w:t>
      </w:r>
    </w:p>
    <w:p w14:paraId="2EB9C3B7" w14:textId="7F77CF37" w:rsidR="00EB748E" w:rsidRPr="00336AEF" w:rsidRDefault="00EB748E" w:rsidP="00121E12">
      <w:pPr>
        <w:pStyle w:val="Poziom2"/>
        <w:rPr>
          <w:lang w:eastAsia="pl-PL"/>
        </w:rPr>
      </w:pPr>
      <w:r w:rsidRPr="00336AEF">
        <w:rPr>
          <w:color w:val="000000"/>
          <w:lang w:eastAsia="pl-PL"/>
        </w:rPr>
        <w:t>W</w:t>
      </w:r>
      <w:r>
        <w:rPr>
          <w:color w:val="000000"/>
          <w:lang w:eastAsia="pl-PL"/>
        </w:rPr>
        <w:t> </w:t>
      </w:r>
      <w:r w:rsidRPr="00336AEF">
        <w:rPr>
          <w:color w:val="000000"/>
          <w:lang w:eastAsia="pl-PL"/>
        </w:rPr>
        <w:t>zakresie utrzymania terenów zewnętrznych objętych Umową, Wykonawca zobowiązany będzie m.in. do odgarniania śniegu i</w:t>
      </w:r>
      <w:r>
        <w:rPr>
          <w:color w:val="000000"/>
          <w:lang w:eastAsia="pl-PL"/>
        </w:rPr>
        <w:t> </w:t>
      </w:r>
      <w:r w:rsidRPr="00336AEF">
        <w:rPr>
          <w:color w:val="000000"/>
          <w:lang w:eastAsia="pl-PL"/>
        </w:rPr>
        <w:t>zabezpieczania powierzchni przed śliskością z</w:t>
      </w:r>
      <w:r>
        <w:rPr>
          <w:color w:val="000000"/>
          <w:lang w:eastAsia="pl-PL"/>
        </w:rPr>
        <w:t> </w:t>
      </w:r>
      <w:r w:rsidRPr="00336AEF">
        <w:rPr>
          <w:color w:val="000000"/>
          <w:lang w:eastAsia="pl-PL"/>
        </w:rPr>
        <w:t>użyciem piasku oraz właściwych preparatów chemicznych. Prace te wykonywane będą przed przybyciem pracowników Zamawiającego do pracy i</w:t>
      </w:r>
      <w:r>
        <w:rPr>
          <w:color w:val="000000"/>
          <w:lang w:eastAsia="pl-PL"/>
        </w:rPr>
        <w:t> </w:t>
      </w:r>
      <w:r w:rsidRPr="00336AEF">
        <w:rPr>
          <w:color w:val="000000"/>
          <w:lang w:eastAsia="pl-PL"/>
        </w:rPr>
        <w:t>w</w:t>
      </w:r>
      <w:r>
        <w:rPr>
          <w:color w:val="000000"/>
          <w:lang w:eastAsia="pl-PL"/>
        </w:rPr>
        <w:t> </w:t>
      </w:r>
      <w:r w:rsidRPr="00336AEF">
        <w:rPr>
          <w:color w:val="000000"/>
          <w:lang w:eastAsia="pl-PL"/>
        </w:rPr>
        <w:t>razie potrzeby także w</w:t>
      </w:r>
      <w:r>
        <w:rPr>
          <w:color w:val="000000"/>
          <w:lang w:eastAsia="pl-PL"/>
        </w:rPr>
        <w:t> </w:t>
      </w:r>
      <w:r w:rsidRPr="00336AEF">
        <w:rPr>
          <w:color w:val="000000"/>
          <w:lang w:eastAsia="pl-PL"/>
        </w:rPr>
        <w:t xml:space="preserve">ciągu dnia, </w:t>
      </w:r>
      <w:r w:rsidRPr="00336AEF">
        <w:rPr>
          <w:lang w:eastAsia="pl-PL"/>
        </w:rPr>
        <w:t>chyba że inne warunki zostaną ustalone między Koordynatorami w</w:t>
      </w:r>
      <w:r>
        <w:rPr>
          <w:lang w:eastAsia="pl-PL"/>
        </w:rPr>
        <w:t> </w:t>
      </w:r>
      <w:r w:rsidRPr="00336AEF">
        <w:rPr>
          <w:lang w:eastAsia="pl-PL"/>
        </w:rPr>
        <w:t>zakresie danego obiektu. Wykonawca zobowiązuje się także do podjęcia akcji czynnej w</w:t>
      </w:r>
      <w:r>
        <w:rPr>
          <w:lang w:eastAsia="pl-PL"/>
        </w:rPr>
        <w:t> </w:t>
      </w:r>
      <w:r w:rsidRPr="00336AEF">
        <w:rPr>
          <w:lang w:eastAsia="pl-PL"/>
        </w:rPr>
        <w:t>powyższym zakresie na każdorazowe wezwanie Koordynatora Zamawiającego w</w:t>
      </w:r>
      <w:r>
        <w:rPr>
          <w:lang w:eastAsia="pl-PL"/>
        </w:rPr>
        <w:t> </w:t>
      </w:r>
      <w:r w:rsidRPr="00336AEF">
        <w:rPr>
          <w:lang w:eastAsia="pl-PL"/>
        </w:rPr>
        <w:t>ciągu 2 godzin od momentu zgłoszenia.</w:t>
      </w:r>
    </w:p>
    <w:p w14:paraId="3874C1A9" w14:textId="7E1E2DAE" w:rsidR="00EB748E" w:rsidRPr="00336AEF" w:rsidRDefault="00EB748E" w:rsidP="00121E12">
      <w:pPr>
        <w:pStyle w:val="Poziom2"/>
        <w:rPr>
          <w:lang w:eastAsia="pl-PL"/>
        </w:rPr>
      </w:pPr>
      <w:r w:rsidRPr="00336AEF">
        <w:rPr>
          <w:lang w:eastAsia="pl-PL"/>
        </w:rPr>
        <w:lastRenderedPageBreak/>
        <w:t>Wykonawca zobowiązany jest przystąpić do realizacji usługi dodatkowej, tj. wywozu śniegu na polecenie Koordynatora</w:t>
      </w:r>
      <w:r>
        <w:rPr>
          <w:lang w:eastAsia="pl-PL"/>
        </w:rPr>
        <w:t xml:space="preserve"> </w:t>
      </w:r>
      <w:r w:rsidRPr="00336AEF">
        <w:rPr>
          <w:lang w:eastAsia="pl-PL"/>
        </w:rPr>
        <w:t>Zamawiającego, nie później niż w</w:t>
      </w:r>
      <w:r>
        <w:rPr>
          <w:lang w:eastAsia="pl-PL"/>
        </w:rPr>
        <w:t> </w:t>
      </w:r>
      <w:r w:rsidRPr="00336AEF">
        <w:rPr>
          <w:lang w:eastAsia="pl-PL"/>
        </w:rPr>
        <w:t>ciągu 24h od momentu przyjęcia zgłoszenia.</w:t>
      </w:r>
    </w:p>
    <w:p w14:paraId="0B2FFFA9" w14:textId="59B1BF9E" w:rsidR="00EB748E" w:rsidRPr="00336AEF" w:rsidRDefault="00EB748E" w:rsidP="00121E12">
      <w:pPr>
        <w:pStyle w:val="Poziom2"/>
        <w:rPr>
          <w:lang w:eastAsia="pl-PL"/>
        </w:rPr>
      </w:pPr>
      <w:r w:rsidRPr="00336AEF">
        <w:rPr>
          <w:lang w:eastAsia="pl-PL"/>
        </w:rPr>
        <w:t>Wykonawca zobowiązany jest przystąpić do realizacji usługi dodatkowej, tj. odśnieżania dachu i</w:t>
      </w:r>
      <w:r>
        <w:rPr>
          <w:lang w:eastAsia="pl-PL"/>
        </w:rPr>
        <w:t> </w:t>
      </w:r>
      <w:r w:rsidRPr="00336AEF">
        <w:rPr>
          <w:lang w:eastAsia="pl-PL"/>
        </w:rPr>
        <w:t>usuwania oblodzenia na polecenie Koordynatora Zamawiającego, nie później niż w</w:t>
      </w:r>
      <w:r>
        <w:rPr>
          <w:lang w:eastAsia="pl-PL"/>
        </w:rPr>
        <w:t> </w:t>
      </w:r>
      <w:r w:rsidRPr="00336AEF">
        <w:rPr>
          <w:lang w:eastAsia="pl-PL"/>
        </w:rPr>
        <w:t>ciągu 24h od momentu przyjęcia zgłoszenia. Podczas odśnieżania strefa możliwego spadu śniegu winna być odgrodzona taśmą ostrzegawczą pod nadzorem pracownika Wykonawcy, tak aby nie wyrządzić szkody w</w:t>
      </w:r>
      <w:r>
        <w:rPr>
          <w:lang w:eastAsia="pl-PL"/>
        </w:rPr>
        <w:t> </w:t>
      </w:r>
      <w:r w:rsidRPr="00336AEF">
        <w:rPr>
          <w:lang w:eastAsia="pl-PL"/>
        </w:rPr>
        <w:t>mieniu oraz osobom trzecim. Zrzucony śnieg musi zostać odgarnięty w</w:t>
      </w:r>
      <w:r>
        <w:rPr>
          <w:lang w:eastAsia="pl-PL"/>
        </w:rPr>
        <w:t> </w:t>
      </w:r>
      <w:r w:rsidRPr="00336AEF">
        <w:rPr>
          <w:lang w:eastAsia="pl-PL"/>
        </w:rPr>
        <w:t>miejsce nie powodujące utrudnień w</w:t>
      </w:r>
      <w:r>
        <w:rPr>
          <w:lang w:eastAsia="pl-PL"/>
        </w:rPr>
        <w:t> </w:t>
      </w:r>
      <w:r w:rsidRPr="00336AEF">
        <w:rPr>
          <w:lang w:eastAsia="pl-PL"/>
        </w:rPr>
        <w:t>bieżącej komunikacji, a</w:t>
      </w:r>
      <w:r>
        <w:rPr>
          <w:lang w:eastAsia="pl-PL"/>
        </w:rPr>
        <w:t> </w:t>
      </w:r>
      <w:r w:rsidRPr="00336AEF">
        <w:rPr>
          <w:lang w:eastAsia="pl-PL"/>
        </w:rPr>
        <w:t>w</w:t>
      </w:r>
      <w:r>
        <w:rPr>
          <w:lang w:eastAsia="pl-PL"/>
        </w:rPr>
        <w:t> </w:t>
      </w:r>
      <w:r w:rsidRPr="00336AEF">
        <w:rPr>
          <w:lang w:eastAsia="pl-PL"/>
        </w:rPr>
        <w:t>przypadku braku takiego miejsca wywieziony transportem własnym Wykonawcy.</w:t>
      </w:r>
    </w:p>
    <w:p w14:paraId="3B103CE5" w14:textId="0C773977" w:rsidR="00EB748E" w:rsidRPr="00336AEF" w:rsidRDefault="00EB748E" w:rsidP="00121E12">
      <w:pPr>
        <w:pStyle w:val="Poziom2"/>
        <w:rPr>
          <w:lang w:eastAsia="pl-PL"/>
        </w:rPr>
      </w:pPr>
      <w:r w:rsidRPr="00336AEF">
        <w:rPr>
          <w:lang w:eastAsia="pl-PL"/>
        </w:rPr>
        <w:t>Wykonawca zobowiązany jest przystąpić do realizacji usługi dodatkowej, tj. usługi mycia szklanej elewacji na polecenie Koordynatora Zamawiającego, nie później niż w</w:t>
      </w:r>
      <w:r>
        <w:rPr>
          <w:lang w:eastAsia="pl-PL"/>
        </w:rPr>
        <w:t> </w:t>
      </w:r>
      <w:r w:rsidRPr="00336AEF">
        <w:rPr>
          <w:lang w:eastAsia="pl-PL"/>
        </w:rPr>
        <w:t>terminie 14 dni kalendarzowych od momentu przyjęcia zgłoszenia. Wykonawca zobowiązuje się do wykonywania mycia elewacji w</w:t>
      </w:r>
      <w:r>
        <w:rPr>
          <w:lang w:eastAsia="pl-PL"/>
        </w:rPr>
        <w:t> </w:t>
      </w:r>
      <w:r w:rsidRPr="00336AEF">
        <w:rPr>
          <w:lang w:eastAsia="pl-PL"/>
        </w:rPr>
        <w:t>porze dziennej. Po stronie Wykonawcy leży zabezpieczenie miejsca prac.</w:t>
      </w:r>
    </w:p>
    <w:p w14:paraId="78FCE1BF" w14:textId="203B77EB" w:rsidR="00EB748E" w:rsidRPr="00822208" w:rsidRDefault="00EB748E" w:rsidP="00121E12">
      <w:pPr>
        <w:pStyle w:val="Poziom2"/>
        <w:rPr>
          <w:lang w:eastAsia="pl-PL"/>
        </w:rPr>
      </w:pPr>
      <w:r w:rsidRPr="00822208">
        <w:rPr>
          <w:lang w:eastAsia="pl-PL"/>
        </w:rPr>
        <w:t>W</w:t>
      </w:r>
      <w:r>
        <w:rPr>
          <w:lang w:eastAsia="pl-PL"/>
        </w:rPr>
        <w:t> </w:t>
      </w:r>
      <w:r w:rsidRPr="00822208">
        <w:rPr>
          <w:lang w:eastAsia="pl-PL"/>
        </w:rPr>
        <w:t>przypadku sprzątania powierzchni wewnętrznych, Zamawiający dopuszcza udzielanie zleceń na usługi dodatkowe, rozliczanie których będzie odbywało się na podstawie stawki godzinowej określonej w</w:t>
      </w:r>
      <w:r>
        <w:rPr>
          <w:lang w:eastAsia="pl-PL"/>
        </w:rPr>
        <w:t> </w:t>
      </w:r>
      <w:r w:rsidRPr="00822208">
        <w:rPr>
          <w:lang w:eastAsia="pl-PL"/>
        </w:rPr>
        <w:t>Załączniku nr 1 do Umowy (Cennik) w</w:t>
      </w:r>
      <w:r>
        <w:rPr>
          <w:lang w:eastAsia="pl-PL"/>
        </w:rPr>
        <w:t> </w:t>
      </w:r>
      <w:r w:rsidRPr="00822208">
        <w:rPr>
          <w:lang w:eastAsia="pl-PL"/>
        </w:rPr>
        <w:t xml:space="preserve">pozycji </w:t>
      </w:r>
      <w:r w:rsidRPr="00A11366">
        <w:rPr>
          <w:b/>
          <w:lang w:eastAsia="pl-PL"/>
        </w:rPr>
        <w:t>„Świadczenie usług serwisu dziennego”</w:t>
      </w:r>
      <w:r w:rsidRPr="00822208">
        <w:rPr>
          <w:lang w:eastAsia="pl-PL"/>
        </w:rPr>
        <w:t>.</w:t>
      </w:r>
    </w:p>
    <w:p w14:paraId="186D644F" w14:textId="3ABFE812" w:rsidR="00EB748E" w:rsidRPr="00822208" w:rsidRDefault="00EB748E" w:rsidP="00121E12">
      <w:pPr>
        <w:pStyle w:val="Poziom2"/>
        <w:rPr>
          <w:lang w:eastAsia="pl-PL"/>
        </w:rPr>
      </w:pPr>
      <w:r w:rsidRPr="00822208">
        <w:rPr>
          <w:lang w:eastAsia="pl-PL"/>
        </w:rPr>
        <w:t>Na wezwanie Przedstawiciela Zamawiającego, Wykonawca zobowiązany jest do przesłania raportu z</w:t>
      </w:r>
      <w:r>
        <w:rPr>
          <w:lang w:eastAsia="pl-PL"/>
        </w:rPr>
        <w:t> </w:t>
      </w:r>
      <w:r w:rsidRPr="00822208">
        <w:rPr>
          <w:lang w:eastAsia="pl-PL"/>
        </w:rPr>
        <w:t>wykonania Przedmiotu Umowy elektronicznie w</w:t>
      </w:r>
      <w:r>
        <w:rPr>
          <w:lang w:eastAsia="pl-PL"/>
        </w:rPr>
        <w:t> </w:t>
      </w:r>
      <w:r w:rsidRPr="00822208">
        <w:rPr>
          <w:lang w:eastAsia="pl-PL"/>
        </w:rPr>
        <w:t xml:space="preserve">wersji edytowalnej na </w:t>
      </w:r>
      <w:r w:rsidRPr="00822208">
        <w:t>adres</w:t>
      </w:r>
      <w:r>
        <w:t>y</w:t>
      </w:r>
      <w:r w:rsidRPr="00822208">
        <w:t xml:space="preserve"> e-mail wskazany w</w:t>
      </w:r>
      <w:r>
        <w:t> </w:t>
      </w:r>
      <w:r w:rsidR="00AB3E5D">
        <w:rPr>
          <w:highlight w:val="yellow"/>
        </w:rPr>
        <w:fldChar w:fldCharType="begin"/>
      </w:r>
      <w:r w:rsidR="00AB3E5D">
        <w:instrText xml:space="preserve"> REF _Ref226645163 \w \h \d " ust. " </w:instrText>
      </w:r>
      <w:r w:rsidR="00AB3E5D">
        <w:rPr>
          <w:highlight w:val="yellow"/>
        </w:rPr>
      </w:r>
      <w:r w:rsidR="00AB3E5D">
        <w:rPr>
          <w:highlight w:val="yellow"/>
        </w:rPr>
        <w:fldChar w:fldCharType="separate"/>
      </w:r>
      <w:r w:rsidR="008B511A">
        <w:t>§5 ust. 1</w:t>
      </w:r>
      <w:r w:rsidR="00AB3E5D">
        <w:rPr>
          <w:highlight w:val="yellow"/>
        </w:rPr>
        <w:fldChar w:fldCharType="end"/>
      </w:r>
      <w:r w:rsidRPr="00822208">
        <w:t xml:space="preserve"> pkt</w:t>
      </w:r>
      <w:r w:rsidR="003E70BA">
        <w:t xml:space="preserve"> </w:t>
      </w:r>
      <w:r w:rsidR="00AB3E5D">
        <w:fldChar w:fldCharType="begin"/>
      </w:r>
      <w:r w:rsidR="00AB3E5D">
        <w:instrText xml:space="preserve"> REF _Ref226645269 \n \h </w:instrText>
      </w:r>
      <w:r w:rsidR="00AB3E5D">
        <w:fldChar w:fldCharType="separate"/>
      </w:r>
      <w:r w:rsidR="008B511A">
        <w:t>1)</w:t>
      </w:r>
      <w:r w:rsidR="00AB3E5D">
        <w:fldChar w:fldCharType="end"/>
      </w:r>
      <w:r w:rsidRPr="00822208">
        <w:t>,</w:t>
      </w:r>
      <w:r w:rsidRPr="00822208">
        <w:rPr>
          <w:lang w:eastAsia="pl-PL"/>
        </w:rPr>
        <w:t xml:space="preserve"> w</w:t>
      </w:r>
      <w:r>
        <w:rPr>
          <w:lang w:eastAsia="pl-PL"/>
        </w:rPr>
        <w:t> </w:t>
      </w:r>
      <w:r w:rsidRPr="00822208">
        <w:rPr>
          <w:lang w:eastAsia="pl-PL"/>
        </w:rPr>
        <w:t>terminie 5 dni roboczych od dnia otrzymania wezwania. Raport winien zawierać co najmniej dane z</w:t>
      </w:r>
      <w:r>
        <w:rPr>
          <w:lang w:eastAsia="pl-PL"/>
        </w:rPr>
        <w:t> </w:t>
      </w:r>
      <w:r w:rsidRPr="00822208">
        <w:rPr>
          <w:lang w:eastAsia="pl-PL"/>
        </w:rPr>
        <w:t>wykazem zrealizowanych usług, oraz ich kosztem wykorzystania Umowy z</w:t>
      </w:r>
      <w:r>
        <w:rPr>
          <w:lang w:eastAsia="pl-PL"/>
        </w:rPr>
        <w:t> </w:t>
      </w:r>
      <w:r w:rsidRPr="00822208">
        <w:rPr>
          <w:lang w:eastAsia="pl-PL"/>
        </w:rPr>
        <w:t>podziałem na lokalizacje oraz wykaz dostarczonych artykułów higieniczno-sanitarnych z</w:t>
      </w:r>
      <w:r>
        <w:rPr>
          <w:lang w:eastAsia="pl-PL"/>
        </w:rPr>
        <w:t> </w:t>
      </w:r>
      <w:r w:rsidRPr="00822208">
        <w:rPr>
          <w:lang w:eastAsia="pl-PL"/>
        </w:rPr>
        <w:t>podziałem na poszczególne lokalizacje. Szczegółowa zawartość i</w:t>
      </w:r>
      <w:r>
        <w:rPr>
          <w:lang w:eastAsia="pl-PL"/>
        </w:rPr>
        <w:t> </w:t>
      </w:r>
      <w:r w:rsidRPr="00822208">
        <w:rPr>
          <w:lang w:eastAsia="pl-PL"/>
        </w:rPr>
        <w:t>forma raportu zostanie uzgodniona przez Strony po podpisaniu Umowy.</w:t>
      </w:r>
    </w:p>
    <w:p w14:paraId="37ADF15C" w14:textId="77777777" w:rsidR="00EB748E" w:rsidRPr="00822208" w:rsidRDefault="00EB748E" w:rsidP="00121E12">
      <w:pPr>
        <w:pStyle w:val="Poziom2"/>
        <w:rPr>
          <w:color w:val="000000"/>
          <w:lang w:eastAsia="pl-PL"/>
        </w:rPr>
      </w:pPr>
      <w:r w:rsidRPr="00822208">
        <w:rPr>
          <w:color w:val="000000"/>
          <w:lang w:eastAsia="pl-PL"/>
        </w:rPr>
        <w:t>Wykonawca jest zobowiązany do zabezpieczenia swojego mienia wykorzystywanego do wykonywania usług będących przedmiotem Umowy.</w:t>
      </w:r>
    </w:p>
    <w:p w14:paraId="271114EA" w14:textId="36AA08EE" w:rsidR="00EB748E" w:rsidRPr="00822208" w:rsidRDefault="00EB748E" w:rsidP="00121E12">
      <w:pPr>
        <w:pStyle w:val="Poziom2"/>
        <w:rPr>
          <w:color w:val="000000"/>
          <w:lang w:eastAsia="pl-PL"/>
        </w:rPr>
      </w:pPr>
      <w:bookmarkStart w:id="10" w:name="_Ref226645223"/>
      <w:r w:rsidRPr="00822208">
        <w:rPr>
          <w:color w:val="000000"/>
          <w:lang w:eastAsia="pl-PL"/>
        </w:rPr>
        <w:t>Każdorazowo stwierdzone przez Koordynatora Zamawiającego uwagi i</w:t>
      </w:r>
      <w:r>
        <w:rPr>
          <w:color w:val="000000"/>
          <w:lang w:eastAsia="pl-PL"/>
        </w:rPr>
        <w:t> </w:t>
      </w:r>
      <w:r w:rsidRPr="00822208">
        <w:rPr>
          <w:color w:val="000000"/>
          <w:lang w:eastAsia="pl-PL"/>
        </w:rPr>
        <w:t>zastrzeżenia do świadczonych usług będą zgłaszane Wykonawcy pisemnie lub za pośrednictwem poczty elektronicznej. Wykonawca zobowiązuje się niezwłocznie usunąć przedstawione mu uchybienia i</w:t>
      </w:r>
      <w:r>
        <w:rPr>
          <w:color w:val="000000"/>
          <w:lang w:eastAsia="pl-PL"/>
        </w:rPr>
        <w:t> </w:t>
      </w:r>
      <w:r w:rsidRPr="00822208">
        <w:rPr>
          <w:color w:val="000000"/>
          <w:lang w:eastAsia="pl-PL"/>
        </w:rPr>
        <w:t>dokonać żądanych przez Zamawiającego zmian.</w:t>
      </w:r>
      <w:bookmarkEnd w:id="10"/>
    </w:p>
    <w:p w14:paraId="555C1B37" w14:textId="35B1A04A" w:rsidR="00EB748E" w:rsidRPr="00822208" w:rsidRDefault="00EB748E" w:rsidP="00121E12">
      <w:pPr>
        <w:pStyle w:val="Poziom2"/>
        <w:rPr>
          <w:lang w:eastAsia="pl-PL"/>
        </w:rPr>
      </w:pPr>
      <w:r w:rsidRPr="00822208">
        <w:rPr>
          <w:lang w:eastAsia="pl-PL"/>
        </w:rPr>
        <w:t>Koordynator Zamawiającego ma prawo żądać od Wykonawcy wymiany skierowan</w:t>
      </w:r>
      <w:r w:rsidR="00C8602D">
        <w:rPr>
          <w:lang w:eastAsia="pl-PL"/>
        </w:rPr>
        <w:t>ych</w:t>
      </w:r>
      <w:r w:rsidRPr="00822208">
        <w:rPr>
          <w:lang w:eastAsia="pl-PL"/>
        </w:rPr>
        <w:t xml:space="preserve"> do pracy pracowników Wykonawcy w</w:t>
      </w:r>
      <w:r>
        <w:rPr>
          <w:lang w:eastAsia="pl-PL"/>
        </w:rPr>
        <w:t> </w:t>
      </w:r>
      <w:r w:rsidRPr="00822208">
        <w:rPr>
          <w:lang w:eastAsia="pl-PL"/>
        </w:rPr>
        <w:t>razie stwierdzenia rażącego naruszenia dyscypliny pracy, rażącego niewywiązywania się tych pracowników z</w:t>
      </w:r>
      <w:r>
        <w:rPr>
          <w:lang w:eastAsia="pl-PL"/>
        </w:rPr>
        <w:t> </w:t>
      </w:r>
      <w:r w:rsidRPr="00822208">
        <w:rPr>
          <w:lang w:eastAsia="pl-PL"/>
        </w:rPr>
        <w:t>obowiązków lub stwierdzenia braku umiejętności pracy w</w:t>
      </w:r>
      <w:r>
        <w:rPr>
          <w:lang w:eastAsia="pl-PL"/>
        </w:rPr>
        <w:t> </w:t>
      </w:r>
      <w:r w:rsidRPr="00822208">
        <w:rPr>
          <w:lang w:eastAsia="pl-PL"/>
        </w:rPr>
        <w:t>zespole. Ponadto Zamawiający ma prawo nie dopuścić do pracy pracowników ze względu na stan psychofizyczny (np. po spożyciu alkoholu lub środków odurzających). Wykonawca w</w:t>
      </w:r>
      <w:r>
        <w:rPr>
          <w:lang w:eastAsia="pl-PL"/>
        </w:rPr>
        <w:t> </w:t>
      </w:r>
      <w:r w:rsidRPr="00822208">
        <w:rPr>
          <w:lang w:eastAsia="pl-PL"/>
        </w:rPr>
        <w:t>takim przypadku zobowiązany jest niezwłocznie zastąpić zakwestionowanych pracowników tak, aby obsada była zgodna z</w:t>
      </w:r>
      <w:r>
        <w:rPr>
          <w:lang w:eastAsia="pl-PL"/>
        </w:rPr>
        <w:t> </w:t>
      </w:r>
      <w:r w:rsidRPr="00822208">
        <w:rPr>
          <w:lang w:eastAsia="pl-PL"/>
        </w:rPr>
        <w:t>warunkami Umowy.</w:t>
      </w:r>
    </w:p>
    <w:p w14:paraId="73016BD9" w14:textId="28A78232" w:rsidR="00EB748E" w:rsidRPr="00822208" w:rsidRDefault="00EB748E" w:rsidP="00121E12">
      <w:pPr>
        <w:pStyle w:val="Poziom2"/>
        <w:rPr>
          <w:lang w:eastAsia="pl-PL"/>
        </w:rPr>
      </w:pPr>
      <w:bookmarkStart w:id="11" w:name="_Ref226645229"/>
      <w:r w:rsidRPr="00822208">
        <w:rPr>
          <w:lang w:eastAsia="pl-PL"/>
        </w:rPr>
        <w:t>Zamawiający zastrzega sobie prawo oceny pracowników Wykonawcy i</w:t>
      </w:r>
      <w:r>
        <w:rPr>
          <w:lang w:eastAsia="pl-PL"/>
        </w:rPr>
        <w:t> </w:t>
      </w:r>
      <w:r w:rsidRPr="00822208">
        <w:rPr>
          <w:lang w:eastAsia="pl-PL"/>
        </w:rPr>
        <w:t>w</w:t>
      </w:r>
      <w:r>
        <w:rPr>
          <w:lang w:eastAsia="pl-PL"/>
        </w:rPr>
        <w:t> </w:t>
      </w:r>
      <w:r w:rsidRPr="00822208">
        <w:rPr>
          <w:lang w:eastAsia="pl-PL"/>
        </w:rPr>
        <w:t>uzasadnionych przypadkach może zdecydować o</w:t>
      </w:r>
      <w:r>
        <w:rPr>
          <w:lang w:eastAsia="pl-PL"/>
        </w:rPr>
        <w:t> </w:t>
      </w:r>
      <w:r w:rsidRPr="00822208">
        <w:rPr>
          <w:lang w:eastAsia="pl-PL"/>
        </w:rPr>
        <w:t>niedopuszczeniu do pracy pracowników kierowanych do realizacji zadań w</w:t>
      </w:r>
      <w:r>
        <w:rPr>
          <w:lang w:eastAsia="pl-PL"/>
        </w:rPr>
        <w:t> </w:t>
      </w:r>
      <w:r w:rsidRPr="00822208">
        <w:rPr>
          <w:lang w:eastAsia="pl-PL"/>
        </w:rPr>
        <w:t>istotnych dla Zamawiającego obiektach.</w:t>
      </w:r>
      <w:bookmarkEnd w:id="11"/>
    </w:p>
    <w:p w14:paraId="3EA22AE6" w14:textId="1080FC20" w:rsidR="00EB748E" w:rsidRPr="00822208" w:rsidRDefault="00EB748E" w:rsidP="00121E12">
      <w:pPr>
        <w:pStyle w:val="Poziom2"/>
        <w:rPr>
          <w:color w:val="000000"/>
          <w:lang w:eastAsia="pl-PL"/>
        </w:rPr>
      </w:pPr>
      <w:r w:rsidRPr="00822208">
        <w:rPr>
          <w:color w:val="000000"/>
          <w:lang w:eastAsia="pl-PL"/>
        </w:rPr>
        <w:t>Zamawiający ma prawo żądać od Wykonawcy zebrania oświadczeń od pracowników o</w:t>
      </w:r>
      <w:r>
        <w:rPr>
          <w:color w:val="000000"/>
          <w:lang w:eastAsia="pl-PL"/>
        </w:rPr>
        <w:t> </w:t>
      </w:r>
      <w:r w:rsidRPr="00822208">
        <w:rPr>
          <w:color w:val="000000"/>
          <w:lang w:eastAsia="pl-PL"/>
        </w:rPr>
        <w:t>zachowaniu w</w:t>
      </w:r>
      <w:r>
        <w:rPr>
          <w:color w:val="000000"/>
          <w:lang w:eastAsia="pl-PL"/>
        </w:rPr>
        <w:t> </w:t>
      </w:r>
      <w:r w:rsidRPr="00822208">
        <w:rPr>
          <w:color w:val="000000"/>
          <w:lang w:eastAsia="pl-PL"/>
        </w:rPr>
        <w:t>poufności wszelkich informacji z</w:t>
      </w:r>
      <w:r>
        <w:rPr>
          <w:color w:val="000000"/>
          <w:lang w:eastAsia="pl-PL"/>
        </w:rPr>
        <w:t> </w:t>
      </w:r>
      <w:r w:rsidRPr="00822208">
        <w:rPr>
          <w:color w:val="000000"/>
          <w:lang w:eastAsia="pl-PL"/>
        </w:rPr>
        <w:t>którymi zapoznali się w</w:t>
      </w:r>
      <w:r>
        <w:rPr>
          <w:color w:val="000000"/>
          <w:lang w:eastAsia="pl-PL"/>
        </w:rPr>
        <w:t> </w:t>
      </w:r>
      <w:r w:rsidRPr="00822208">
        <w:rPr>
          <w:color w:val="000000"/>
          <w:lang w:eastAsia="pl-PL"/>
        </w:rPr>
        <w:t>trakcie realizacji Przedmiotu Umowy w</w:t>
      </w:r>
      <w:r>
        <w:rPr>
          <w:color w:val="000000"/>
          <w:lang w:eastAsia="pl-PL"/>
        </w:rPr>
        <w:t> </w:t>
      </w:r>
      <w:r w:rsidRPr="00822208">
        <w:rPr>
          <w:color w:val="000000"/>
          <w:lang w:eastAsia="pl-PL"/>
        </w:rPr>
        <w:t>obiektach Zamawiającego.</w:t>
      </w:r>
    </w:p>
    <w:p w14:paraId="0C604EFA" w14:textId="5DA4CB6C" w:rsidR="00EB748E" w:rsidRPr="00822208" w:rsidRDefault="00EB748E" w:rsidP="00121E12">
      <w:pPr>
        <w:pStyle w:val="Poziom2"/>
        <w:rPr>
          <w:lang w:eastAsia="pl-PL"/>
        </w:rPr>
      </w:pPr>
      <w:r w:rsidRPr="00822208">
        <w:rPr>
          <w:color w:val="000000"/>
          <w:lang w:eastAsia="pl-PL"/>
        </w:rPr>
        <w:lastRenderedPageBreak/>
        <w:t xml:space="preserve">Wykonawca </w:t>
      </w:r>
      <w:r w:rsidRPr="00822208">
        <w:rPr>
          <w:lang w:eastAsia="pl-PL"/>
        </w:rPr>
        <w:t>zobowiązany jest do zapewnienia ciągłości pracy i</w:t>
      </w:r>
      <w:r>
        <w:rPr>
          <w:lang w:eastAsia="pl-PL"/>
        </w:rPr>
        <w:t> </w:t>
      </w:r>
      <w:r w:rsidRPr="00822208">
        <w:rPr>
          <w:lang w:eastAsia="pl-PL"/>
        </w:rPr>
        <w:t>obligatoryjnego zorganizowania zastępstwa w</w:t>
      </w:r>
      <w:r>
        <w:rPr>
          <w:lang w:eastAsia="pl-PL"/>
        </w:rPr>
        <w:t> </w:t>
      </w:r>
      <w:r w:rsidRPr="00822208">
        <w:rPr>
          <w:lang w:eastAsia="pl-PL"/>
        </w:rPr>
        <w:t>sytuacji niedyspozycji bądź nieobecności przewidzianego w</w:t>
      </w:r>
      <w:r>
        <w:rPr>
          <w:lang w:eastAsia="pl-PL"/>
        </w:rPr>
        <w:t> </w:t>
      </w:r>
      <w:r w:rsidRPr="00822208">
        <w:rPr>
          <w:lang w:eastAsia="pl-PL"/>
        </w:rPr>
        <w:t>grafiku pracownika. Wymóg ten dotyczy także Koordynatorów Wykonawcy nadzorujących usługi świadczone na rzecz Zamawiającego.</w:t>
      </w:r>
    </w:p>
    <w:p w14:paraId="40E57A6B" w14:textId="77777777" w:rsidR="00991AD7" w:rsidRPr="00822208" w:rsidRDefault="00EB748E" w:rsidP="00121E12">
      <w:pPr>
        <w:pStyle w:val="Poziom2"/>
        <w:rPr>
          <w:color w:val="000000"/>
          <w:lang w:eastAsia="pl-PL"/>
        </w:rPr>
      </w:pPr>
      <w:r w:rsidRPr="00822208">
        <w:rPr>
          <w:color w:val="000000"/>
          <w:lang w:eastAsia="pl-PL"/>
        </w:rPr>
        <w:t>Zamawiający zastrzega sobie prawo do wystąpienia o</w:t>
      </w:r>
      <w:r>
        <w:rPr>
          <w:color w:val="000000"/>
          <w:lang w:eastAsia="pl-PL"/>
        </w:rPr>
        <w:t> </w:t>
      </w:r>
      <w:r w:rsidRPr="00822208">
        <w:rPr>
          <w:color w:val="000000"/>
          <w:lang w:eastAsia="pl-PL"/>
        </w:rPr>
        <w:t>zmianę rodzaju używanych środków w</w:t>
      </w:r>
      <w:r>
        <w:rPr>
          <w:color w:val="000000"/>
          <w:lang w:eastAsia="pl-PL"/>
        </w:rPr>
        <w:t> </w:t>
      </w:r>
      <w:r w:rsidRPr="00822208">
        <w:rPr>
          <w:color w:val="000000"/>
          <w:lang w:eastAsia="pl-PL"/>
        </w:rPr>
        <w:t>przypadku ich nieskuteczności, lub zagrożenia alergią przy ich stosowaniu. W</w:t>
      </w:r>
      <w:r>
        <w:rPr>
          <w:color w:val="000000"/>
          <w:lang w:eastAsia="pl-PL"/>
        </w:rPr>
        <w:t> </w:t>
      </w:r>
      <w:r w:rsidRPr="00822208">
        <w:rPr>
          <w:color w:val="000000"/>
          <w:lang w:eastAsia="pl-PL"/>
        </w:rPr>
        <w:t>tym przypadku Zamawiający wystąpi pisemnie do Wykonawcy z</w:t>
      </w:r>
      <w:r>
        <w:rPr>
          <w:color w:val="000000"/>
          <w:lang w:eastAsia="pl-PL"/>
        </w:rPr>
        <w:t> </w:t>
      </w:r>
      <w:r w:rsidRPr="00822208">
        <w:rPr>
          <w:color w:val="000000"/>
          <w:lang w:eastAsia="pl-PL"/>
        </w:rPr>
        <w:t>takim poleceniem, a</w:t>
      </w:r>
      <w:r>
        <w:rPr>
          <w:color w:val="000000"/>
          <w:lang w:eastAsia="pl-PL"/>
        </w:rPr>
        <w:t> </w:t>
      </w:r>
      <w:r w:rsidRPr="00822208">
        <w:rPr>
          <w:color w:val="000000"/>
          <w:lang w:eastAsia="pl-PL"/>
        </w:rPr>
        <w:t>Wykonawca w</w:t>
      </w:r>
      <w:r>
        <w:rPr>
          <w:color w:val="000000"/>
          <w:lang w:eastAsia="pl-PL"/>
        </w:rPr>
        <w:t> </w:t>
      </w:r>
      <w:r w:rsidRPr="00822208">
        <w:rPr>
          <w:color w:val="000000"/>
          <w:lang w:eastAsia="pl-PL"/>
        </w:rPr>
        <w:t>ciągu 2 dni roboczych przedstawi Zamawiającemu propozycję zmiany do zaakceptowania.</w:t>
      </w:r>
    </w:p>
    <w:p w14:paraId="22FB2118" w14:textId="77777777" w:rsidR="00991AD7" w:rsidRPr="00822208" w:rsidRDefault="00991AD7" w:rsidP="00C67AD9">
      <w:pPr>
        <w:pStyle w:val="Poziom1"/>
      </w:pPr>
      <w:r>
        <w:rPr>
          <w:rFonts w:cs="Arial"/>
          <w:color w:val="000000"/>
          <w:lang w:eastAsia="pl-PL"/>
        </w:rPr>
        <w:br/>
      </w:r>
      <w:r w:rsidRPr="00822208">
        <w:t>ZOBOWIĄZANIA ZAMAWIAJĄCEGO</w:t>
      </w:r>
    </w:p>
    <w:p w14:paraId="3E96A71F" w14:textId="17315842" w:rsidR="00EB748E" w:rsidRPr="00822208" w:rsidRDefault="00EB748E" w:rsidP="00121E12">
      <w:r w:rsidRPr="00822208">
        <w:t>Zamawiający zobowiązuje się do:</w:t>
      </w:r>
    </w:p>
    <w:p w14:paraId="09357413" w14:textId="3496315F" w:rsidR="00EB748E" w:rsidRPr="00822208" w:rsidRDefault="00EB748E" w:rsidP="00121E12">
      <w:pPr>
        <w:pStyle w:val="Poziom2"/>
      </w:pPr>
      <w:bookmarkStart w:id="12" w:name="_Ref226645148"/>
      <w:r w:rsidRPr="00822208">
        <w:t>przekazania zakresu prac do wykonania,</w:t>
      </w:r>
      <w:bookmarkEnd w:id="12"/>
    </w:p>
    <w:p w14:paraId="62B29F71" w14:textId="77777777" w:rsidR="00EB748E" w:rsidRPr="00822208" w:rsidRDefault="00EB748E" w:rsidP="00121E12">
      <w:pPr>
        <w:pStyle w:val="Poziom2"/>
      </w:pPr>
      <w:r w:rsidRPr="00822208">
        <w:t>nadzoru nad realizacją Umowy,</w:t>
      </w:r>
    </w:p>
    <w:p w14:paraId="799BA822" w14:textId="297E720E" w:rsidR="00EB748E" w:rsidRPr="00822208" w:rsidRDefault="00EB748E" w:rsidP="00121E12">
      <w:pPr>
        <w:pStyle w:val="Poziom2"/>
      </w:pPr>
      <w:r w:rsidRPr="00822208">
        <w:t>zapewnienia dostępu do powierzchni i</w:t>
      </w:r>
      <w:r>
        <w:t> </w:t>
      </w:r>
      <w:r w:rsidRPr="00822208">
        <w:t>pomieszczeń objętych Umową,</w:t>
      </w:r>
    </w:p>
    <w:p w14:paraId="638E2ABE" w14:textId="77777777" w:rsidR="00EB748E" w:rsidRPr="00822208" w:rsidRDefault="00EB748E" w:rsidP="00121E12">
      <w:pPr>
        <w:pStyle w:val="Poziom2"/>
      </w:pPr>
      <w:r w:rsidRPr="00822208">
        <w:t>zapłaty wynagrodzenia,</w:t>
      </w:r>
    </w:p>
    <w:p w14:paraId="600AA7BE" w14:textId="77777777" w:rsidR="00EB748E" w:rsidRPr="00822208" w:rsidRDefault="00EB748E" w:rsidP="00121E12">
      <w:pPr>
        <w:pStyle w:val="Poziom2"/>
      </w:pPr>
      <w:r w:rsidRPr="00822208">
        <w:t>usunięcia przeszkód technicznych lub organizacyjnych stwierdzonych przez Wykonawcę, utrudniających lub uniemożliwiających należyte wykonanie usług,</w:t>
      </w:r>
    </w:p>
    <w:p w14:paraId="13D2135F" w14:textId="6027DE01" w:rsidR="00EB748E" w:rsidRPr="00822208" w:rsidRDefault="00EB748E" w:rsidP="00121E12">
      <w:pPr>
        <w:pStyle w:val="Poziom2"/>
      </w:pPr>
      <w:r w:rsidRPr="00822208">
        <w:t>niezwłocznego informowania Wykonawcy o</w:t>
      </w:r>
      <w:r>
        <w:t> </w:t>
      </w:r>
      <w:r w:rsidRPr="00822208">
        <w:t>zaistniałych zmianach przedmiotu i</w:t>
      </w:r>
      <w:r>
        <w:t> </w:t>
      </w:r>
      <w:r w:rsidRPr="00822208">
        <w:t>warunków wykonywanej usługi,</w:t>
      </w:r>
    </w:p>
    <w:p w14:paraId="7D3DD3D6" w14:textId="7EE8359A" w:rsidR="00EB748E" w:rsidRPr="00822208" w:rsidRDefault="00EB748E" w:rsidP="00121E12">
      <w:pPr>
        <w:pStyle w:val="Poziom2"/>
      </w:pPr>
      <w:r w:rsidRPr="00822208">
        <w:t>udostępnienia Wykonawcy źródeł poboru wody i</w:t>
      </w:r>
      <w:r>
        <w:t> </w:t>
      </w:r>
      <w:r w:rsidRPr="00822208">
        <w:t>energii elektrycznej, niezbędnych do wykonania objętych Umową usług,</w:t>
      </w:r>
    </w:p>
    <w:p w14:paraId="5958C1C7" w14:textId="4895AFF2" w:rsidR="00EB748E" w:rsidRPr="00822208" w:rsidRDefault="00EB748E" w:rsidP="00121E12">
      <w:pPr>
        <w:pStyle w:val="Poziom2"/>
      </w:pPr>
      <w:r w:rsidRPr="00822208">
        <w:t xml:space="preserve">udostępnienia pomieszczeń niezbędnych do realizacji </w:t>
      </w:r>
      <w:r w:rsidR="00D549A9">
        <w:t>Um</w:t>
      </w:r>
      <w:r w:rsidRPr="00822208">
        <w:t>owy w</w:t>
      </w:r>
      <w:r>
        <w:t> </w:t>
      </w:r>
      <w:r w:rsidRPr="00822208">
        <w:t>tym do przechowywania sprzętu i</w:t>
      </w:r>
      <w:r>
        <w:t> </w:t>
      </w:r>
      <w:r w:rsidRPr="00822208">
        <w:t>materiałów nieodpłatnie lub na warunkach określonych odrębną umową.</w:t>
      </w:r>
    </w:p>
    <w:p w14:paraId="1350C31D" w14:textId="70AAA58D" w:rsidR="00EB748E" w:rsidRPr="00822208" w:rsidRDefault="00EB748E" w:rsidP="00121E12">
      <w:pPr>
        <w:pStyle w:val="Poziom2"/>
      </w:pPr>
      <w:r w:rsidRPr="00822208">
        <w:t>umożliwienia Wykonawcy zorganizowania pracy w</w:t>
      </w:r>
      <w:r>
        <w:t> </w:t>
      </w:r>
      <w:r w:rsidRPr="00822208">
        <w:t>sposób zapewniający jego pracownikom bezpieczne i</w:t>
      </w:r>
      <w:r>
        <w:t> </w:t>
      </w:r>
      <w:r w:rsidRPr="00822208">
        <w:t>higieniczne warunki pracy zgodnie z</w:t>
      </w:r>
      <w:r>
        <w:t> </w:t>
      </w:r>
      <w:r w:rsidRPr="00822208">
        <w:t>przepisami BHP i</w:t>
      </w:r>
      <w:r>
        <w:t> </w:t>
      </w:r>
      <w:r w:rsidRPr="00822208">
        <w:t>z</w:t>
      </w:r>
      <w:r>
        <w:t> </w:t>
      </w:r>
      <w:r w:rsidRPr="00822208">
        <w:t>zakresu ochrony przeciwpożarowej.</w:t>
      </w:r>
    </w:p>
    <w:p w14:paraId="18E12D86" w14:textId="6EFD9FCA" w:rsidR="00991AD7" w:rsidRPr="00B526EB" w:rsidRDefault="00EB748E" w:rsidP="00121E12">
      <w:pPr>
        <w:pStyle w:val="Poziom2"/>
      </w:pPr>
      <w:bookmarkStart w:id="13" w:name="_Ref226645140"/>
      <w:r>
        <w:t xml:space="preserve">zlecenia Wykonawcy w okresie obowiązywania Umowy prac o wartości co najmniej </w:t>
      </w:r>
      <w:r w:rsidR="00DE1FEC">
        <w:t>4</w:t>
      </w:r>
      <w:r w:rsidR="007A6117">
        <w:t>0</w:t>
      </w:r>
      <w:r>
        <w:t>% maksymalnego wynagrodzenia, określonego w </w:t>
      </w:r>
      <w:r w:rsidR="00AB3E5D">
        <w:rPr>
          <w:highlight w:val="yellow"/>
        </w:rPr>
        <w:fldChar w:fldCharType="begin"/>
      </w:r>
      <w:r w:rsidR="00AB3E5D">
        <w:instrText xml:space="preserve"> REF _Ref226645298 \w \h \d " ust. " </w:instrText>
      </w:r>
      <w:r w:rsidR="00AB3E5D">
        <w:rPr>
          <w:highlight w:val="yellow"/>
        </w:rPr>
      </w:r>
      <w:r w:rsidR="00AB3E5D">
        <w:rPr>
          <w:highlight w:val="yellow"/>
        </w:rPr>
        <w:fldChar w:fldCharType="separate"/>
      </w:r>
      <w:r w:rsidR="008B511A">
        <w:t>§9 ust. 1</w:t>
      </w:r>
      <w:r w:rsidR="00AB3E5D">
        <w:rPr>
          <w:highlight w:val="yellow"/>
        </w:rPr>
        <w:fldChar w:fldCharType="end"/>
      </w:r>
      <w:r>
        <w:t xml:space="preserve">. </w:t>
      </w:r>
      <w:r w:rsidRPr="00B526EB">
        <w:t>Gwarantowany poziom, o</w:t>
      </w:r>
      <w:r>
        <w:t> </w:t>
      </w:r>
      <w:r w:rsidRPr="00B526EB">
        <w:t>którym mowa w</w:t>
      </w:r>
      <w:r>
        <w:t> </w:t>
      </w:r>
      <w:r w:rsidRPr="00B526EB">
        <w:t>zdaniu poprzednim nie dotyczy sytuacji, gdy Zamawiający odstąpi od umowy lub rozwiąż</w:t>
      </w:r>
      <w:r>
        <w:t>e</w:t>
      </w:r>
      <w:r w:rsidRPr="00B526EB">
        <w:t xml:space="preserve"> umowę z</w:t>
      </w:r>
      <w:r>
        <w:t> </w:t>
      </w:r>
      <w:r w:rsidRPr="00B526EB">
        <w:t>przyczyn nie leżących po wyłącznej stronie Zamawiającego.</w:t>
      </w:r>
      <w:bookmarkEnd w:id="13"/>
    </w:p>
    <w:p w14:paraId="2D3532C4" w14:textId="77777777" w:rsidR="00991AD7" w:rsidRPr="00822208" w:rsidRDefault="00991AD7" w:rsidP="00C67AD9">
      <w:pPr>
        <w:pStyle w:val="Poziom1"/>
      </w:pPr>
      <w:r>
        <w:rPr>
          <w:szCs w:val="22"/>
        </w:rPr>
        <w:br/>
      </w:r>
      <w:r w:rsidRPr="00822208">
        <w:t>WYNAGRODZENIE</w:t>
      </w:r>
    </w:p>
    <w:p w14:paraId="59D6ADFA" w14:textId="7BAAB007" w:rsidR="00861CCD" w:rsidRPr="00B526EB" w:rsidRDefault="00EB748E" w:rsidP="00121E12">
      <w:pPr>
        <w:pStyle w:val="Poziom2"/>
      </w:pPr>
      <w:bookmarkStart w:id="14" w:name="_Ref226645298"/>
      <w:r w:rsidRPr="00B526EB">
        <w:t>Wynagrodzenie Umowne za wykonanie Przedmiotu Umowy zgodnie z</w:t>
      </w:r>
      <w:r>
        <w:t> </w:t>
      </w:r>
      <w:r w:rsidRPr="00B526EB">
        <w:t>zakresem określonym w</w:t>
      </w:r>
      <w:r>
        <w:t> </w:t>
      </w:r>
      <w:r w:rsidR="00AB3E5D">
        <w:rPr>
          <w:highlight w:val="yellow"/>
        </w:rPr>
        <w:fldChar w:fldCharType="begin"/>
      </w:r>
      <w:r w:rsidR="00AB3E5D">
        <w:instrText xml:space="preserve"> REF _Ref226645307 \w \h \d " ust. " </w:instrText>
      </w:r>
      <w:r w:rsidR="00AB3E5D">
        <w:rPr>
          <w:highlight w:val="yellow"/>
        </w:rPr>
      </w:r>
      <w:r w:rsidR="00AB3E5D">
        <w:rPr>
          <w:highlight w:val="yellow"/>
        </w:rPr>
        <w:fldChar w:fldCharType="separate"/>
      </w:r>
      <w:r w:rsidR="008B511A">
        <w:t>§1 ust. 1</w:t>
      </w:r>
      <w:r w:rsidR="00AB3E5D">
        <w:rPr>
          <w:highlight w:val="yellow"/>
        </w:rPr>
        <w:fldChar w:fldCharType="end"/>
      </w:r>
      <w:r w:rsidRPr="00B526EB">
        <w:t xml:space="preserve"> oraz Załączniku nr </w:t>
      </w:r>
      <w:r>
        <w:t>3</w:t>
      </w:r>
      <w:r w:rsidRPr="00B526EB">
        <w:t xml:space="preserve"> do Umowy w</w:t>
      </w:r>
      <w:r>
        <w:t> </w:t>
      </w:r>
      <w:r w:rsidRPr="00B526EB">
        <w:t xml:space="preserve">okresie obowiązywania Umowy nie będzie wyższe niż </w:t>
      </w:r>
      <w:r w:rsidR="00F26EF3" w:rsidRPr="00F26EF3">
        <w:rPr>
          <w:bCs/>
          <w:highlight w:val="yellow"/>
        </w:rPr>
        <w:t>[...]</w:t>
      </w:r>
      <w:r w:rsidRPr="00B526EB">
        <w:t xml:space="preserve"> PLN netto (słownie: </w:t>
      </w:r>
      <w:r w:rsidR="00F26EF3" w:rsidRPr="00F26EF3">
        <w:rPr>
          <w:bCs/>
          <w:highlight w:val="yellow"/>
        </w:rPr>
        <w:t>[...]</w:t>
      </w:r>
      <w:r>
        <w:t xml:space="preserve"> </w:t>
      </w:r>
      <w:r w:rsidRPr="00B526EB">
        <w:t xml:space="preserve">złotych </w:t>
      </w:r>
      <w:r w:rsidR="00F26EF3" w:rsidRPr="00F26EF3">
        <w:rPr>
          <w:bCs/>
          <w:highlight w:val="yellow"/>
        </w:rPr>
        <w:t>[...]</w:t>
      </w:r>
      <w:r w:rsidRPr="00B526EB">
        <w:t>/100 netto) plus podatek VAT naliczony zgodnie z</w:t>
      </w:r>
      <w:r>
        <w:t> </w:t>
      </w:r>
      <w:r w:rsidRPr="00B526EB">
        <w:t xml:space="preserve">obowiązującymi przepisami prawa, tj. </w:t>
      </w:r>
      <w:r w:rsidR="00F26EF3" w:rsidRPr="00F26EF3">
        <w:rPr>
          <w:bCs/>
          <w:highlight w:val="yellow"/>
        </w:rPr>
        <w:t>[...]</w:t>
      </w:r>
      <w:r w:rsidRPr="00B526EB">
        <w:t xml:space="preserve"> PLN brutto (słownie: </w:t>
      </w:r>
      <w:r w:rsidR="00F26EF3" w:rsidRPr="00F26EF3">
        <w:rPr>
          <w:bCs/>
          <w:highlight w:val="yellow"/>
        </w:rPr>
        <w:t>[...]</w:t>
      </w:r>
      <w:r>
        <w:t xml:space="preserve"> </w:t>
      </w:r>
      <w:r w:rsidRPr="00B526EB">
        <w:t xml:space="preserve">złotych </w:t>
      </w:r>
      <w:r w:rsidR="00F26EF3" w:rsidRPr="00F26EF3">
        <w:rPr>
          <w:bCs/>
          <w:highlight w:val="yellow"/>
        </w:rPr>
        <w:t>[...]</w:t>
      </w:r>
      <w:r w:rsidRPr="00B526EB">
        <w:t>/100 brutto). Ostateczna wartość Wynagrodzenia Umownego stanowić będzie sumę wartości wynagrodzeń za faktycznie zrealizowane przez Wykonawcę i</w:t>
      </w:r>
      <w:r>
        <w:t> </w:t>
      </w:r>
      <w:r w:rsidRPr="00B526EB">
        <w:t>odebrane przez Zamawiającego Prace w</w:t>
      </w:r>
      <w:r>
        <w:t> </w:t>
      </w:r>
      <w:r w:rsidRPr="00B526EB">
        <w:t>okresie obowiązywania Umow</w:t>
      </w:r>
      <w:bookmarkEnd w:id="14"/>
      <w:r w:rsidR="00861CCD" w:rsidRPr="00B526EB">
        <w:t>y</w:t>
      </w:r>
      <w:r w:rsidR="00861CCD">
        <w:t>.</w:t>
      </w:r>
    </w:p>
    <w:p w14:paraId="38B4CDBE" w14:textId="1BDD2312" w:rsidR="00EB748E" w:rsidRPr="00822208" w:rsidRDefault="00EB748E" w:rsidP="00121E12">
      <w:pPr>
        <w:pStyle w:val="Poziom2"/>
      </w:pPr>
      <w:r w:rsidRPr="00822208">
        <w:t>Rzeczywiste wynagrodzenie Wykonawcy określane będzie za każdy miesiąc stosownie do zakresu świadczonych w</w:t>
      </w:r>
      <w:r>
        <w:t> </w:t>
      </w:r>
      <w:r w:rsidRPr="00822208">
        <w:t>danym miesiącu usług, pomniejszone o</w:t>
      </w:r>
      <w:r>
        <w:t> </w:t>
      </w:r>
      <w:r w:rsidRPr="00822208">
        <w:t>kary umowne z</w:t>
      </w:r>
      <w:r>
        <w:t> </w:t>
      </w:r>
      <w:r w:rsidRPr="00822208">
        <w:t>tytułu niewykonania lub nienależytego ich wykonania.</w:t>
      </w:r>
    </w:p>
    <w:p w14:paraId="410BBE07" w14:textId="37A52DB3" w:rsidR="00EB748E" w:rsidRPr="00822208" w:rsidRDefault="00EB748E" w:rsidP="00121E12">
      <w:pPr>
        <w:pStyle w:val="Poziom2"/>
      </w:pPr>
      <w:r w:rsidRPr="00822208">
        <w:lastRenderedPageBreak/>
        <w:t>Wynagrodzenie za świadczenie usług utrzymania czystości w</w:t>
      </w:r>
      <w:r>
        <w:t> </w:t>
      </w:r>
      <w:r w:rsidRPr="00822208">
        <w:t>obiektach należących oraz zarządzanych przez Zamawiającego oraz za utrzymanie terenów zewnętrznych będzie ustalane na podstawie iloczynu cen jednostkowych określonych w</w:t>
      </w:r>
      <w:r>
        <w:t> </w:t>
      </w:r>
      <w:r w:rsidRPr="00822208">
        <w:t>Cenniku stanowiącym Załącznik nr 1</w:t>
      </w:r>
      <w:r>
        <w:t xml:space="preserve"> do Umowy</w:t>
      </w:r>
      <w:r w:rsidRPr="00822208">
        <w:t xml:space="preserve"> oraz liczby jednostek powierzchni objętych usługą.</w:t>
      </w:r>
    </w:p>
    <w:p w14:paraId="7A85FA3E" w14:textId="4F4861C1" w:rsidR="00EB748E" w:rsidRPr="004E1AA5" w:rsidRDefault="00EB748E" w:rsidP="00121E12">
      <w:pPr>
        <w:pStyle w:val="Poziom2"/>
      </w:pPr>
      <w:r w:rsidRPr="004E1AA5">
        <w:t>Wynagrodzenie za prace dodatkowe wskazane w</w:t>
      </w:r>
      <w:r>
        <w:t> </w:t>
      </w:r>
      <w:r w:rsidRPr="004E1AA5">
        <w:t xml:space="preserve">Załączniku nr </w:t>
      </w:r>
      <w:r>
        <w:t>11</w:t>
      </w:r>
      <w:r w:rsidRPr="004E1AA5">
        <w:t xml:space="preserve"> do Umowy, o</w:t>
      </w:r>
      <w:r>
        <w:t> </w:t>
      </w:r>
      <w:r w:rsidRPr="004E1AA5">
        <w:t>których mowa w</w:t>
      </w:r>
      <w:r>
        <w:t> </w:t>
      </w:r>
      <w:r w:rsidR="00957B48">
        <w:rPr>
          <w:highlight w:val="yellow"/>
        </w:rPr>
        <w:fldChar w:fldCharType="begin"/>
      </w:r>
      <w:r w:rsidR="00957B48">
        <w:instrText xml:space="preserve"> REF _Ref226645370 \w \h \d " ust. " </w:instrText>
      </w:r>
      <w:r w:rsidR="00957B48">
        <w:rPr>
          <w:highlight w:val="yellow"/>
        </w:rPr>
      </w:r>
      <w:r w:rsidR="00957B48">
        <w:rPr>
          <w:highlight w:val="yellow"/>
        </w:rPr>
        <w:fldChar w:fldCharType="separate"/>
      </w:r>
      <w:r w:rsidR="008B511A">
        <w:t>§2 ust. 5</w:t>
      </w:r>
      <w:r w:rsidR="00957B48">
        <w:rPr>
          <w:highlight w:val="yellow"/>
        </w:rPr>
        <w:fldChar w:fldCharType="end"/>
      </w:r>
      <w:r w:rsidRPr="004E1AA5">
        <w:t>, będzie ustalane na podstawie iloczynu cen jednostkowych określonych w</w:t>
      </w:r>
      <w:r>
        <w:t> </w:t>
      </w:r>
      <w:r w:rsidRPr="004E1AA5">
        <w:t>Cenniku stanowiącym Załącznik nr 1 do Umowy oraz liczby jednostek powierzchni objętych usługą. Wynagrodzenie za prace dodatkowe, o</w:t>
      </w:r>
      <w:r>
        <w:t> </w:t>
      </w:r>
      <w:r w:rsidRPr="004E1AA5">
        <w:t>których mowa w</w:t>
      </w:r>
      <w:r>
        <w:t> </w:t>
      </w:r>
      <w:r w:rsidR="00957B48">
        <w:rPr>
          <w:highlight w:val="yellow"/>
        </w:rPr>
        <w:fldChar w:fldCharType="begin"/>
      </w:r>
      <w:r w:rsidR="00957B48">
        <w:instrText xml:space="preserve"> REF _Ref226645370 \w \h \d " ust. " </w:instrText>
      </w:r>
      <w:r w:rsidR="00957B48">
        <w:rPr>
          <w:highlight w:val="yellow"/>
        </w:rPr>
      </w:r>
      <w:r w:rsidR="00957B48">
        <w:rPr>
          <w:highlight w:val="yellow"/>
        </w:rPr>
        <w:fldChar w:fldCharType="separate"/>
      </w:r>
      <w:r w:rsidR="008B511A">
        <w:t>§2 ust. 5</w:t>
      </w:r>
      <w:r w:rsidR="00957B48">
        <w:rPr>
          <w:highlight w:val="yellow"/>
        </w:rPr>
        <w:fldChar w:fldCharType="end"/>
      </w:r>
      <w:r w:rsidRPr="004E1AA5">
        <w:t>, a</w:t>
      </w:r>
      <w:r>
        <w:t> </w:t>
      </w:r>
      <w:r w:rsidRPr="004E1AA5">
        <w:t>niewskazane w</w:t>
      </w:r>
      <w:r>
        <w:t> </w:t>
      </w:r>
      <w:r w:rsidRPr="004E1AA5">
        <w:t xml:space="preserve">Załączniku nr </w:t>
      </w:r>
      <w:r>
        <w:t>11</w:t>
      </w:r>
      <w:r w:rsidRPr="004E1AA5">
        <w:t>,</w:t>
      </w:r>
      <w:r>
        <w:t xml:space="preserve"> </w:t>
      </w:r>
      <w:r w:rsidRPr="004E1AA5">
        <w:t>będzie ustalane na podstawie uzgodnionej między Stronami stawki</w:t>
      </w:r>
      <w:r>
        <w:t>.</w:t>
      </w:r>
      <w:r w:rsidRPr="004E1AA5">
        <w:t xml:space="preserve"> Wszystkie pozostałe koszty realizacji tych prac, takie, jak koszty zakupu i</w:t>
      </w:r>
      <w:r>
        <w:t> </w:t>
      </w:r>
      <w:r w:rsidRPr="004E1AA5">
        <w:t>rozładunku materiałów, przejazdów pracowników, koszty ogólne, podatki, opłaty i</w:t>
      </w:r>
      <w:r>
        <w:t> </w:t>
      </w:r>
      <w:r w:rsidRPr="004E1AA5">
        <w:t>zysk Wykonawcy są ujęte w</w:t>
      </w:r>
      <w:r>
        <w:t> </w:t>
      </w:r>
      <w:r w:rsidRPr="004E1AA5">
        <w:t>stawce i</w:t>
      </w:r>
      <w:r>
        <w:t> </w:t>
      </w:r>
      <w:r w:rsidRPr="004E1AA5">
        <w:t>nie będą uwzględniane przy ustalaniu wynagrodzenia Wykonawcy.</w:t>
      </w:r>
      <w:r>
        <w:t xml:space="preserve"> Zaproponowana stawka podlega akceptacji Zamawiającego.</w:t>
      </w:r>
    </w:p>
    <w:p w14:paraId="34538291" w14:textId="3B189BCC" w:rsidR="00EB748E" w:rsidRPr="00404B38" w:rsidRDefault="00EB748E" w:rsidP="00121E12">
      <w:pPr>
        <w:pStyle w:val="Poziom2"/>
      </w:pPr>
      <w:r w:rsidRPr="00822208">
        <w:t>Za usługi wykonane na podstawie Umowy i</w:t>
      </w:r>
      <w:r>
        <w:t> </w:t>
      </w:r>
      <w:r w:rsidRPr="00822208">
        <w:t>składanych zgodnie z</w:t>
      </w:r>
      <w:r>
        <w:t> </w:t>
      </w:r>
      <w:r w:rsidRPr="00822208">
        <w:t xml:space="preserve">Umową </w:t>
      </w:r>
      <w:r>
        <w:t xml:space="preserve">Zleceń </w:t>
      </w:r>
      <w:r w:rsidRPr="00822208">
        <w:t xml:space="preserve">Zamawiający zobowiązuje się zapłacić Wykonawcy wynagrodzenie według zasad </w:t>
      </w:r>
      <w:r w:rsidRPr="00404B38">
        <w:t>podanych w</w:t>
      </w:r>
      <w:r>
        <w:t> </w:t>
      </w:r>
      <w:r w:rsidRPr="00404B38">
        <w:t xml:space="preserve">niniejszym paragrafie oraz </w:t>
      </w:r>
      <w:r w:rsidR="00E60906">
        <w:rPr>
          <w:highlight w:val="yellow"/>
        </w:rPr>
        <w:fldChar w:fldCharType="begin"/>
      </w:r>
      <w:r w:rsidR="00E60906">
        <w:instrText xml:space="preserve"> REF _Ref226645334 \w \h \d " ust. " </w:instrText>
      </w:r>
      <w:r w:rsidR="00E60906">
        <w:rPr>
          <w:highlight w:val="yellow"/>
        </w:rPr>
      </w:r>
      <w:r w:rsidR="00E60906">
        <w:rPr>
          <w:highlight w:val="yellow"/>
        </w:rPr>
        <w:fldChar w:fldCharType="separate"/>
      </w:r>
      <w:r w:rsidR="008B511A">
        <w:t>§10</w:t>
      </w:r>
      <w:r w:rsidR="00E60906">
        <w:rPr>
          <w:highlight w:val="yellow"/>
        </w:rPr>
        <w:fldChar w:fldCharType="end"/>
      </w:r>
      <w:r w:rsidRPr="00404B38">
        <w:t>.</w:t>
      </w:r>
    </w:p>
    <w:p w14:paraId="6B2D5927" w14:textId="5A3FA7B0" w:rsidR="00EB748E" w:rsidRPr="00404B38" w:rsidRDefault="00EB748E" w:rsidP="00121E12">
      <w:pPr>
        <w:pStyle w:val="Poziom2"/>
      </w:pPr>
      <w:r w:rsidRPr="00404B38">
        <w:t>Ceny jednostkowe świadczenia usług w</w:t>
      </w:r>
      <w:r>
        <w:t> </w:t>
      </w:r>
      <w:r w:rsidRPr="00404B38">
        <w:t>wysokościach określonych w</w:t>
      </w:r>
      <w:r>
        <w:t> </w:t>
      </w:r>
      <w:r w:rsidRPr="00404B38">
        <w:t>Cenniku są niezmienne i</w:t>
      </w:r>
      <w:r>
        <w:t> </w:t>
      </w:r>
      <w:r w:rsidRPr="00404B38">
        <w:t>obowiązują przez okres trwania Umowy.</w:t>
      </w:r>
    </w:p>
    <w:p w14:paraId="2A663EE6" w14:textId="45C21312" w:rsidR="00EB748E" w:rsidRPr="00822208" w:rsidRDefault="00EB748E" w:rsidP="00121E12">
      <w:pPr>
        <w:pStyle w:val="Poziom2"/>
      </w:pPr>
      <w:r w:rsidRPr="00822208">
        <w:t>Wykonawca nie może żądać podwyższenia wynagrodzenia, jeżeli wykonał prace dodatkowe bez uzyskania pisemnej (lub za pośrednictwem poczty elektronicznej) zgody Zamawiającego.</w:t>
      </w:r>
    </w:p>
    <w:p w14:paraId="3A155F49" w14:textId="5AAA9513" w:rsidR="00EB748E" w:rsidRPr="00822208" w:rsidRDefault="00EB748E" w:rsidP="00121E12">
      <w:pPr>
        <w:pStyle w:val="Poziom2"/>
        <w:rPr>
          <w:rFonts w:cs="Arial"/>
        </w:rPr>
      </w:pPr>
      <w:r w:rsidRPr="00822208">
        <w:rPr>
          <w:rFonts w:cs="Arial"/>
        </w:rPr>
        <w:t>Wynagrodzenie należne Wykonawcy podlega zmianie w</w:t>
      </w:r>
      <w:r>
        <w:rPr>
          <w:rFonts w:cs="Arial"/>
        </w:rPr>
        <w:t> </w:t>
      </w:r>
      <w:r w:rsidRPr="00822208">
        <w:rPr>
          <w:rFonts w:cs="Arial"/>
        </w:rPr>
        <w:t>przypadku ustawowej zmiany stawki podatku VAT odpowiednio o</w:t>
      </w:r>
      <w:r>
        <w:rPr>
          <w:rFonts w:cs="Arial"/>
        </w:rPr>
        <w:t> </w:t>
      </w:r>
      <w:r w:rsidRPr="00822208">
        <w:rPr>
          <w:rFonts w:cs="Arial"/>
        </w:rPr>
        <w:t>kwotę podatku VAT, wynikającą ze stawki tego podatku, obowiązującą w</w:t>
      </w:r>
      <w:r>
        <w:rPr>
          <w:rFonts w:cs="Arial"/>
        </w:rPr>
        <w:t> </w:t>
      </w:r>
      <w:r w:rsidRPr="00822208">
        <w:rPr>
          <w:rFonts w:cs="Arial"/>
        </w:rPr>
        <w:t>chwili powstania obowiązku podatkowego. W</w:t>
      </w:r>
      <w:r>
        <w:rPr>
          <w:rFonts w:cs="Arial"/>
        </w:rPr>
        <w:t> </w:t>
      </w:r>
      <w:r w:rsidRPr="00822208">
        <w:rPr>
          <w:rFonts w:cs="Arial"/>
        </w:rPr>
        <w:t>takim przypadku wysokość wynagrodzenia należnego Wykonawcy ustalana jest każdorazowo z</w:t>
      </w:r>
      <w:r>
        <w:rPr>
          <w:rFonts w:cs="Arial"/>
        </w:rPr>
        <w:t> </w:t>
      </w:r>
      <w:r w:rsidRPr="00822208">
        <w:rPr>
          <w:rFonts w:cs="Arial"/>
        </w:rPr>
        <w:t>uwzględnieniem aktualnej stawki podatku VAT obowiązującej na dzień powstania obowiązku podatkowego.</w:t>
      </w:r>
    </w:p>
    <w:p w14:paraId="0F175A7E" w14:textId="77777777" w:rsidR="00991AD7" w:rsidRPr="00822208" w:rsidRDefault="00EB748E" w:rsidP="00121E12">
      <w:pPr>
        <w:pStyle w:val="Poziom2"/>
        <w:rPr>
          <w:rFonts w:cs="Arial"/>
        </w:rPr>
      </w:pPr>
      <w:r w:rsidRPr="00822208">
        <w:rPr>
          <w:rFonts w:cs="Arial"/>
        </w:rPr>
        <w:t>W</w:t>
      </w:r>
      <w:r>
        <w:rPr>
          <w:rFonts w:cs="Arial"/>
        </w:rPr>
        <w:t> </w:t>
      </w:r>
      <w:r w:rsidRPr="00822208">
        <w:rPr>
          <w:rFonts w:cs="Arial"/>
        </w:rPr>
        <w:t>przypadku, gdy Usługi rozliczane ryczałtowo będą realizowane przez niepełny miesiąc, Wykonawcy przysługiwać będzie wynagrodzenie w</w:t>
      </w:r>
      <w:r>
        <w:rPr>
          <w:rFonts w:cs="Arial"/>
        </w:rPr>
        <w:t> </w:t>
      </w:r>
      <w:r w:rsidRPr="00822208">
        <w:rPr>
          <w:rFonts w:cs="Arial"/>
        </w:rPr>
        <w:t>kwocie odpowiadającej iloczynowi liczby dni realizacji Usług w</w:t>
      </w:r>
      <w:r>
        <w:rPr>
          <w:rFonts w:cs="Arial"/>
        </w:rPr>
        <w:t> </w:t>
      </w:r>
      <w:r w:rsidRPr="00822208">
        <w:rPr>
          <w:rFonts w:cs="Arial"/>
        </w:rPr>
        <w:t>danym miesiącu oraz 1/30 wartości łącznego ryczałtowego wynagrodzenia miesięcznego netto dotyczącego danej lokalizacji.</w:t>
      </w:r>
    </w:p>
    <w:p w14:paraId="61334268" w14:textId="77777777" w:rsidR="00991AD7" w:rsidRPr="00822208" w:rsidRDefault="00991AD7" w:rsidP="00C67AD9">
      <w:pPr>
        <w:pStyle w:val="Poziom1"/>
      </w:pPr>
      <w:r>
        <w:rPr>
          <w:rFonts w:cs="Arial"/>
        </w:rPr>
        <w:br/>
      </w:r>
      <w:bookmarkStart w:id="15" w:name="_Ref226645334"/>
      <w:r w:rsidRPr="00822208">
        <w:t>WARUNKI ZAPŁATY</w:t>
      </w:r>
      <w:bookmarkEnd w:id="15"/>
    </w:p>
    <w:p w14:paraId="26AD5789" w14:textId="121F429F" w:rsidR="00EB748E" w:rsidRPr="009D0C8E" w:rsidRDefault="00EB748E" w:rsidP="00121E12">
      <w:pPr>
        <w:pStyle w:val="Poziom2"/>
      </w:pPr>
      <w:bookmarkStart w:id="16" w:name="_Ref226645393"/>
      <w:r w:rsidRPr="009D0C8E">
        <w:t>Płatności wynikające z</w:t>
      </w:r>
      <w:r>
        <w:t> </w:t>
      </w:r>
      <w:r w:rsidRPr="009D0C8E">
        <w:t>Umowy będą realizowane w</w:t>
      </w:r>
      <w:r>
        <w:t> </w:t>
      </w:r>
      <w:r w:rsidRPr="009D0C8E">
        <w:t>mechanizmie podzielonej płatności, o</w:t>
      </w:r>
      <w:r>
        <w:t> </w:t>
      </w:r>
      <w:r w:rsidRPr="009D0C8E">
        <w:t>którym mowa w</w:t>
      </w:r>
      <w:r>
        <w:t> </w:t>
      </w:r>
      <w:r w:rsidRPr="009D0C8E">
        <w:t xml:space="preserve">ustawie </w:t>
      </w:r>
      <w:r w:rsidR="003475C0">
        <w:t>z </w:t>
      </w:r>
      <w:r w:rsidRPr="009D0C8E">
        <w:t>11 marca 2004</w:t>
      </w:r>
      <w:r w:rsidR="003475C0">
        <w:t xml:space="preserve"> roku </w:t>
      </w:r>
      <w:r w:rsidRPr="009D0C8E">
        <w:t>o</w:t>
      </w:r>
      <w:r>
        <w:t> </w:t>
      </w:r>
      <w:r w:rsidRPr="009D0C8E">
        <w:t>podatku od towarów i</w:t>
      </w:r>
      <w:r>
        <w:t> </w:t>
      </w:r>
      <w:r w:rsidRPr="009D0C8E">
        <w:t>usług, wyłącznie na wskazany przez Wykonawcę rachunek bankowy Wykonawcy o</w:t>
      </w:r>
      <w:r>
        <w:t> </w:t>
      </w:r>
      <w:r w:rsidRPr="009D0C8E">
        <w:t xml:space="preserve">numerze </w:t>
      </w:r>
      <w:r w:rsidR="00F26EF3" w:rsidRPr="00F26EF3">
        <w:rPr>
          <w:highlight w:val="yellow"/>
        </w:rPr>
        <w:t>[...]</w:t>
      </w:r>
      <w:r w:rsidRPr="009D0C8E">
        <w:t xml:space="preserve"> prowadzony przez </w:t>
      </w:r>
      <w:r w:rsidR="00F26EF3" w:rsidRPr="00F26EF3">
        <w:rPr>
          <w:highlight w:val="yellow"/>
        </w:rPr>
        <w:t>[...]</w:t>
      </w:r>
      <w:r w:rsidRPr="009D0C8E">
        <w:t xml:space="preserve"> figurujący w</w:t>
      </w:r>
      <w:r>
        <w:t> </w:t>
      </w:r>
      <w:r w:rsidRPr="009D0C8E">
        <w:t>wykazie podatników VAT prowadzonym przez właściwy organ administracji (tzw. Białej liście) prowadzony przez bank w</w:t>
      </w:r>
      <w:r>
        <w:t> </w:t>
      </w:r>
      <w:r w:rsidRPr="009D0C8E">
        <w:t>terminie 30 dni, liczonym od dnia otrzymania prawidłowo wystawionej i</w:t>
      </w:r>
      <w:r>
        <w:t> </w:t>
      </w:r>
      <w:r w:rsidRPr="009D0C8E">
        <w:t>nie zakwestionowanej przez Zamawiającego faktury.</w:t>
      </w:r>
      <w:bookmarkEnd w:id="16"/>
    </w:p>
    <w:p w14:paraId="43975E16" w14:textId="6303EE72" w:rsidR="00EB748E" w:rsidRPr="009D0C8E" w:rsidRDefault="00EB748E" w:rsidP="00121E12">
      <w:pPr>
        <w:pStyle w:val="Poziom2"/>
      </w:pPr>
      <w:r w:rsidRPr="009D0C8E">
        <w:t>Za dzień zapłaty przyjmuje się datę obciążenia rachunku bankowego Zamawiającego.</w:t>
      </w:r>
    </w:p>
    <w:p w14:paraId="77D7D452" w14:textId="77777777" w:rsidR="00EB748E" w:rsidRPr="00822208" w:rsidRDefault="00EB748E" w:rsidP="00121E12">
      <w:pPr>
        <w:pStyle w:val="Poziom2"/>
      </w:pPr>
      <w:r w:rsidRPr="009D0C8E">
        <w:t>Strony uzgadniają niniejszym następujące zasady wystawiania</w:t>
      </w:r>
      <w:r w:rsidRPr="00822208">
        <w:t xml:space="preserve"> faktur przez Wykonawcę:</w:t>
      </w:r>
    </w:p>
    <w:p w14:paraId="4B174CEB" w14:textId="14082EC5" w:rsidR="00EB748E" w:rsidRPr="00822208" w:rsidRDefault="00EB748E" w:rsidP="00121E12">
      <w:pPr>
        <w:pStyle w:val="Poziom3"/>
      </w:pPr>
      <w:r w:rsidRPr="00822208">
        <w:t>za wszystkie usługi świadczone na rzecz Zamawiającego na podstawie Umowy, Wykonawca zobowiązany jest wystawić fakturę w</w:t>
      </w:r>
      <w:r>
        <w:t> </w:t>
      </w:r>
      <w:r w:rsidRPr="00822208">
        <w:t>terminie do 15 dni od momentu wykonania usług. Za moment wykonania usług uznaje się ostatni dzień każdego miesiąca, w</w:t>
      </w:r>
      <w:r>
        <w:t> </w:t>
      </w:r>
      <w:r w:rsidRPr="00822208">
        <w:t>którym usługi były świadczone,</w:t>
      </w:r>
    </w:p>
    <w:p w14:paraId="70323384" w14:textId="52CC7CAC" w:rsidR="00EB748E" w:rsidRPr="00822208" w:rsidRDefault="00EB748E" w:rsidP="00121E12">
      <w:pPr>
        <w:pStyle w:val="Poziom3"/>
      </w:pPr>
      <w:r w:rsidRPr="00822208">
        <w:lastRenderedPageBreak/>
        <w:t>faktura zostanie wystawiona na podstawie miesięcznego zestawienia wykonanych usług podpisanego przez Koordynatorów Zamawiającego i</w:t>
      </w:r>
      <w:r>
        <w:t> </w:t>
      </w:r>
      <w:r w:rsidRPr="00822208">
        <w:t>Koordynatora Wykonawcy, a</w:t>
      </w:r>
      <w:r>
        <w:t> </w:t>
      </w:r>
      <w:r w:rsidRPr="00822208">
        <w:t>w</w:t>
      </w:r>
      <w:r>
        <w:t> </w:t>
      </w:r>
      <w:r w:rsidRPr="00822208">
        <w:t>przypadku gdy Koordynatorzy Zamawiającego i</w:t>
      </w:r>
      <w:r>
        <w:t> </w:t>
      </w:r>
      <w:r w:rsidRPr="00822208">
        <w:t>Wykonawcy tak uzgodnią, dopuszczalna jest akceptacja miesięcznych zestawień wykonanych usług w</w:t>
      </w:r>
      <w:r>
        <w:t> </w:t>
      </w:r>
      <w:r w:rsidRPr="00822208">
        <w:t>formie elektronicznej,</w:t>
      </w:r>
    </w:p>
    <w:p w14:paraId="7CE1C67B" w14:textId="648BC0B0" w:rsidR="00EB748E" w:rsidRPr="00822208" w:rsidRDefault="00EB748E" w:rsidP="00121E12">
      <w:pPr>
        <w:pStyle w:val="Poziom3"/>
      </w:pPr>
      <w:r w:rsidRPr="00822208">
        <w:t>faktura powinna zawierać oprócz danych Wykonawcy, nazwę Zamawiającego oraz nazwę płatnika, określoną dla każdej lokalizacji zgodnie z</w:t>
      </w:r>
      <w:r>
        <w:t> </w:t>
      </w:r>
      <w:r w:rsidRPr="00822208">
        <w:t>Załącznikiem nr 2 do Umowy,</w:t>
      </w:r>
    </w:p>
    <w:p w14:paraId="7C8858C3" w14:textId="544B84C2" w:rsidR="00EB748E" w:rsidRPr="00496F82" w:rsidRDefault="00EB748E" w:rsidP="00121E12">
      <w:pPr>
        <w:pStyle w:val="Poziom3"/>
      </w:pPr>
      <w:r w:rsidRPr="00822208">
        <w:t>do faktury będzie dołączone zatwierdzone przez Zamawiającego miesięczne zestawienie wykonanych usług. Wykonawca zobowiązuje się do umieszczenia numeru Umowy oraz numeru Zamówienia</w:t>
      </w:r>
      <w:r w:rsidR="008815EB">
        <w:t xml:space="preserve"> lub </w:t>
      </w:r>
      <w:r w:rsidRPr="00822208">
        <w:t>Zamówień nadanego przez Zamawiającego na fakturze i</w:t>
      </w:r>
      <w:r>
        <w:t> </w:t>
      </w:r>
      <w:r w:rsidRPr="00822208">
        <w:t>innych dokumentach związanych z</w:t>
      </w:r>
      <w:r>
        <w:t> </w:t>
      </w:r>
      <w:r w:rsidRPr="00822208">
        <w:t>Przedmiotem Umowy.</w:t>
      </w:r>
    </w:p>
    <w:p w14:paraId="15C22941" w14:textId="3857F162" w:rsidR="00EB748E" w:rsidRPr="00822208" w:rsidRDefault="00EB748E" w:rsidP="00121E12">
      <w:pPr>
        <w:pStyle w:val="Poziom2"/>
      </w:pPr>
      <w:r w:rsidRPr="00822208">
        <w:t>Strony oświadczają, że są czynnymi podatnikami podatku od towarów i</w:t>
      </w:r>
      <w:r>
        <w:t> </w:t>
      </w:r>
      <w:r w:rsidRPr="00822208">
        <w:t>usług (VAT) i</w:t>
      </w:r>
      <w:r>
        <w:t> </w:t>
      </w:r>
      <w:r w:rsidRPr="00822208">
        <w:t>zobowiązują się do niezwłocznego poinformowania drugiej Strony o</w:t>
      </w:r>
      <w:r>
        <w:t> </w:t>
      </w:r>
      <w:r w:rsidRPr="00822208">
        <w:t>zmianie statusu podatnika VAT, pod rygorem odpowiedzialności odszkodowawczej.</w:t>
      </w:r>
    </w:p>
    <w:p w14:paraId="0E11613F" w14:textId="1F102B2E" w:rsidR="00EB748E" w:rsidRPr="007373A2" w:rsidRDefault="00EB748E" w:rsidP="00121E12">
      <w:pPr>
        <w:pStyle w:val="Poziom2"/>
      </w:pPr>
      <w:r w:rsidRPr="00822208">
        <w:t>Ewentualne zmiany w</w:t>
      </w:r>
      <w:r>
        <w:t> </w:t>
      </w:r>
      <w:r w:rsidRPr="00822208">
        <w:t>adresie wystawiania i</w:t>
      </w:r>
      <w:r>
        <w:t> </w:t>
      </w:r>
      <w:r w:rsidRPr="00822208">
        <w:t>doręczania faktur nie będą wymagały formy aneksu, lecz pisemnego powiadomienia Wykonawcy poprzez Koordynator</w:t>
      </w:r>
      <w:r>
        <w:t xml:space="preserve">a. </w:t>
      </w:r>
      <w:r w:rsidRPr="00822208">
        <w:t>Zmiana numeru rachunku bankowego nie wymaga zmiany Umowy, a</w:t>
      </w:r>
      <w:r>
        <w:t> </w:t>
      </w:r>
      <w:r w:rsidRPr="00822208">
        <w:t>następuje poprzez złożenie Zamawiającemu jednostronnego oświadczenia podpisanego zgodnie z</w:t>
      </w:r>
      <w:r>
        <w:t> </w:t>
      </w:r>
      <w:r w:rsidRPr="00822208">
        <w:t>zasadami reprezentacji Wykonawcy, pod rygorem nieważności i</w:t>
      </w:r>
      <w:r>
        <w:t> </w:t>
      </w:r>
      <w:r w:rsidRPr="00822208">
        <w:t>staje się skuteczna z</w:t>
      </w:r>
      <w:r>
        <w:t> </w:t>
      </w:r>
      <w:r w:rsidRPr="00822208">
        <w:t xml:space="preserve">chwilą otrzymania tego oświadczenia przez Zamawiającego. Dla ważności zmiany numeru rachunku koniecznym jest aby rachunek bankowy spełniał wymogi </w:t>
      </w:r>
      <w:r w:rsidRPr="007373A2">
        <w:t>określone w ust. </w:t>
      </w:r>
      <w:r w:rsidR="007373A2" w:rsidRPr="007373A2">
        <w:fldChar w:fldCharType="begin"/>
      </w:r>
      <w:r w:rsidR="007373A2" w:rsidRPr="007373A2">
        <w:instrText xml:space="preserve"> REF _Ref226645393 \n \h </w:instrText>
      </w:r>
      <w:r w:rsidR="007373A2">
        <w:instrText xml:space="preserve"> \* MERGEFORMAT </w:instrText>
      </w:r>
      <w:r w:rsidR="007373A2" w:rsidRPr="007373A2">
        <w:fldChar w:fldCharType="separate"/>
      </w:r>
      <w:r w:rsidR="008B511A">
        <w:t>1</w:t>
      </w:r>
      <w:r w:rsidR="007373A2" w:rsidRPr="007373A2">
        <w:fldChar w:fldCharType="end"/>
      </w:r>
      <w:r w:rsidRPr="007373A2">
        <w:t>.</w:t>
      </w:r>
    </w:p>
    <w:p w14:paraId="4B1F08C0" w14:textId="000DD41E" w:rsidR="00EB748E" w:rsidRPr="007373A2" w:rsidRDefault="00EB748E" w:rsidP="00121E12">
      <w:pPr>
        <w:pStyle w:val="Poziom2"/>
      </w:pPr>
      <w:r w:rsidRPr="007373A2">
        <w:t>W przypadkach i na zasadach prawem przewidzianych Wykonawca ma prawo do naliczania i dochodzenia odsetek.</w:t>
      </w:r>
    </w:p>
    <w:p w14:paraId="539E4C11" w14:textId="51D8540C" w:rsidR="00991AD7" w:rsidRPr="00496F82" w:rsidRDefault="00EB748E" w:rsidP="00121E12">
      <w:pPr>
        <w:pStyle w:val="Poziom2"/>
      </w:pPr>
      <w:r w:rsidRPr="00822208">
        <w:t>Zgodnie z</w:t>
      </w:r>
      <w:r>
        <w:t> </w:t>
      </w:r>
      <w:r w:rsidRPr="00822208">
        <w:t>art.</w:t>
      </w:r>
      <w:r>
        <w:t> </w:t>
      </w:r>
      <w:r w:rsidRPr="00822208">
        <w:t xml:space="preserve">4c ustawy </w:t>
      </w:r>
      <w:r w:rsidR="003475C0">
        <w:t>z </w:t>
      </w:r>
      <w:r w:rsidRPr="00822208">
        <w:t>8 marca 2013</w:t>
      </w:r>
      <w:r w:rsidR="003475C0">
        <w:t xml:space="preserve"> roku </w:t>
      </w:r>
      <w:r w:rsidRPr="00822208">
        <w:t>o</w:t>
      </w:r>
      <w:r>
        <w:t> </w:t>
      </w:r>
      <w:r w:rsidRPr="00822208">
        <w:t>przeciwdziałaniu nadmiernym opóźnieniom w</w:t>
      </w:r>
      <w:r>
        <w:t> </w:t>
      </w:r>
      <w:r w:rsidRPr="00822208">
        <w:t>transakcjach handlowych, Zamawiający niniejszym oświadcza, że wszystkie Spółki wskazane w</w:t>
      </w:r>
      <w:r>
        <w:t> </w:t>
      </w:r>
      <w:r w:rsidRPr="00822208">
        <w:t>komparycji umowy posiadają status dużego przedsiębiorcy w</w:t>
      </w:r>
      <w:r>
        <w:t> </w:t>
      </w:r>
      <w:r w:rsidRPr="00822208">
        <w:t>rozumieniu tej ustawy.</w:t>
      </w:r>
    </w:p>
    <w:p w14:paraId="727FA180" w14:textId="77777777" w:rsidR="00991AD7" w:rsidRPr="00703F30" w:rsidRDefault="00991AD7" w:rsidP="00C67AD9">
      <w:pPr>
        <w:pStyle w:val="Poziom1"/>
      </w:pPr>
      <w:r>
        <w:rPr>
          <w:szCs w:val="22"/>
        </w:rPr>
        <w:br/>
      </w:r>
      <w:r w:rsidRPr="00703F30">
        <w:t>ZASADY PRZESYŁANIA FAKTUR I</w:t>
      </w:r>
      <w:r>
        <w:t> </w:t>
      </w:r>
      <w:r w:rsidRPr="00703F30">
        <w:t>ZAŁĄCZNIKÓW ZA POŚREDNICTWEM KRAJOWEGO SYSTEMU E-FAKTUR (KSEF)</w:t>
      </w:r>
    </w:p>
    <w:p w14:paraId="1A5200AA" w14:textId="63173F38" w:rsidR="00EB748E" w:rsidRPr="00703F30" w:rsidRDefault="00EB748E" w:rsidP="00121E12">
      <w:pPr>
        <w:pStyle w:val="Poziom2"/>
      </w:pPr>
      <w:r w:rsidRPr="00703F30">
        <w:t>Jeśli na mocy powszechnie obowiązujących przepisów prawa Wykonawca jest zobowiązany do przesyłania faktur Zamawiającemu w</w:t>
      </w:r>
      <w:r>
        <w:t> </w:t>
      </w:r>
      <w:r w:rsidRPr="00703F30">
        <w:t>formie ustrukturyzowanej za pośrednictwem Krajowego Systemu e-Faktur (KSeF) stosuje się postanowienia niniejszego paragrafu.</w:t>
      </w:r>
    </w:p>
    <w:p w14:paraId="56F026A4" w14:textId="3354F3C9" w:rsidR="00EB748E" w:rsidRPr="00703F30" w:rsidRDefault="00EB748E" w:rsidP="00121E12">
      <w:pPr>
        <w:pStyle w:val="Poziom2"/>
      </w:pPr>
      <w:r w:rsidRPr="00703F30">
        <w:t xml:space="preserve">Wymagane przez Zamawiającego załączniki do faktur, nie posiadające formy ustrukturyzowanej, które nie mogą być przesłane za pośrednictwem KSeF, powinny być przekazane elektronicznie na dedykowany adres e-mail Zamawiającego tj. </w:t>
      </w:r>
      <w:r w:rsidR="005833E8" w:rsidRPr="00F26EF3">
        <w:rPr>
          <w:highlight w:val="yellow"/>
        </w:rPr>
        <w:t>[...]</w:t>
      </w:r>
      <w:r w:rsidRPr="00703F30">
        <w:t>.</w:t>
      </w:r>
    </w:p>
    <w:p w14:paraId="560733D9" w14:textId="57915857" w:rsidR="00EB748E" w:rsidRPr="00703F30" w:rsidRDefault="00EB748E" w:rsidP="00121E12">
      <w:pPr>
        <w:pStyle w:val="Poziom2"/>
      </w:pPr>
      <w:bookmarkStart w:id="17" w:name="_Ref226645413"/>
      <w:r w:rsidRPr="00703F30">
        <w:t>Pozostałe dokumenty finansowo-księgowe, które nie mogą być przesłane za pośrednictwem KSeF, powinny być przekazane elektronicznie na dedykowany adres e-mail zgodnie z</w:t>
      </w:r>
      <w:r>
        <w:t> </w:t>
      </w:r>
      <w:r w:rsidRPr="00703F30">
        <w:t>odrębnie zawartym porozumieniem w</w:t>
      </w:r>
      <w:r>
        <w:t> </w:t>
      </w:r>
      <w:r w:rsidRPr="00703F30">
        <w:t>sprawie przesyłania dokumentów. W</w:t>
      </w:r>
      <w:r>
        <w:t> </w:t>
      </w:r>
      <w:r w:rsidRPr="00703F30">
        <w:t>celu zawarcia porozumienia w</w:t>
      </w:r>
      <w:r>
        <w:t> </w:t>
      </w:r>
      <w:r w:rsidRPr="00703F30">
        <w:t>sprawie przesyłania dokumentów należy kontaktować się bezpośrednio z</w:t>
      </w:r>
      <w:r>
        <w:t> </w:t>
      </w:r>
      <w:r w:rsidRPr="00703F30">
        <w:t>TAURON Obsługa Klienta sp.</w:t>
      </w:r>
      <w:r>
        <w:t> </w:t>
      </w:r>
      <w:r w:rsidRPr="00703F30">
        <w:t>z</w:t>
      </w:r>
      <w:r>
        <w:t> </w:t>
      </w:r>
      <w:r w:rsidRPr="00703F30">
        <w:t>o.o. za pośrednictwem e-mail: tok.cuwr.obsluga.efaktur@tauron.pl.</w:t>
      </w:r>
      <w:bookmarkEnd w:id="17"/>
    </w:p>
    <w:p w14:paraId="118650C8" w14:textId="43B9EC85" w:rsidR="00991AD7" w:rsidRPr="007373A2" w:rsidRDefault="00EB748E" w:rsidP="00121E12">
      <w:pPr>
        <w:pStyle w:val="Poziom2"/>
      </w:pPr>
      <w:r w:rsidRPr="00703F30">
        <w:t>W</w:t>
      </w:r>
      <w:r>
        <w:t> </w:t>
      </w:r>
      <w:r w:rsidRPr="00703F30">
        <w:t>przypadku działania w</w:t>
      </w:r>
      <w:r>
        <w:t> </w:t>
      </w:r>
      <w:r w:rsidRPr="00703F30">
        <w:t xml:space="preserve">ramach trybów offline, podczas których wysyłka </w:t>
      </w:r>
      <w:r w:rsidRPr="007373A2">
        <w:t>poprzez KSeF nie będzie możliwa, faktury mogą być udostępniane obiegiem alternatywnym określonym w ust. </w:t>
      </w:r>
      <w:r w:rsidR="007373A2" w:rsidRPr="007373A2">
        <w:fldChar w:fldCharType="begin"/>
      </w:r>
      <w:r w:rsidR="007373A2" w:rsidRPr="007373A2">
        <w:instrText xml:space="preserve"> REF _Ref226645413 \n \h </w:instrText>
      </w:r>
      <w:r w:rsidR="007373A2">
        <w:instrText xml:space="preserve"> \* MERGEFORMAT </w:instrText>
      </w:r>
      <w:r w:rsidR="007373A2" w:rsidRPr="007373A2">
        <w:fldChar w:fldCharType="separate"/>
      </w:r>
      <w:r w:rsidR="008B511A">
        <w:t>3</w:t>
      </w:r>
      <w:r w:rsidR="007373A2" w:rsidRPr="007373A2">
        <w:fldChar w:fldCharType="end"/>
      </w:r>
      <w:r w:rsidRPr="007373A2">
        <w:t>.</w:t>
      </w:r>
    </w:p>
    <w:p w14:paraId="691E075A" w14:textId="77777777" w:rsidR="00991AD7" w:rsidRDefault="00991AD7" w:rsidP="00C67AD9">
      <w:pPr>
        <w:pStyle w:val="Poziom1"/>
      </w:pPr>
      <w:r>
        <w:rPr>
          <w:rFonts w:cs="Arial"/>
          <w:bCs/>
        </w:rPr>
        <w:lastRenderedPageBreak/>
        <w:br/>
      </w:r>
      <w:r w:rsidRPr="00703F30">
        <w:t>ZASADY PRZESYŁANIA FAKTUR I</w:t>
      </w:r>
      <w:r>
        <w:t> </w:t>
      </w:r>
      <w:r w:rsidRPr="00703F30">
        <w:t>ZAŁĄCZNIKÓW BEZ POŚREDNICTWA KRAJOWEGO SYSTEMU E-FAKTUR (KSEF)</w:t>
      </w:r>
    </w:p>
    <w:p w14:paraId="528EE5C9" w14:textId="0C18260B" w:rsidR="00EB748E" w:rsidRPr="00703F30" w:rsidRDefault="00EB748E" w:rsidP="00121E12">
      <w:pPr>
        <w:pStyle w:val="Poziom2"/>
      </w:pPr>
      <w:r w:rsidRPr="00703F30">
        <w:t>Jeśli na mocy powszechnie obowiązujących przepisów prawa Wykonawca nie jest zobowiązany do przesyłania dokumentów za pośrednictwem Krajowego Systemu e-Faktur (KSeF) stosuje się postanowienia niniejszego paragrafu.</w:t>
      </w:r>
    </w:p>
    <w:p w14:paraId="4F122583" w14:textId="7610E1BE" w:rsidR="00EB748E" w:rsidRPr="00703F30" w:rsidRDefault="00EB748E" w:rsidP="00121E12">
      <w:pPr>
        <w:pStyle w:val="Poziom2"/>
      </w:pPr>
      <w:bookmarkStart w:id="18" w:name="_Ref226645421"/>
      <w:r w:rsidRPr="00703F30">
        <w:t>Faktury oraz dokumenty finansowo-księgowe wystawione Zamawiającemu powinny być: przekazane elektronicznie na dedykowany adres e-mail zgodnie z</w:t>
      </w:r>
      <w:r>
        <w:t> </w:t>
      </w:r>
      <w:r w:rsidRPr="00703F30">
        <w:t>odrębnie zawartym Porozumieniem w</w:t>
      </w:r>
      <w:r>
        <w:t> </w:t>
      </w:r>
      <w:r w:rsidRPr="00703F30">
        <w:t>sprawie przesyłania dokumentów. W</w:t>
      </w:r>
      <w:r>
        <w:t> </w:t>
      </w:r>
      <w:r w:rsidRPr="00703F30">
        <w:t>celu zawarcia porozumienia w</w:t>
      </w:r>
      <w:r>
        <w:t> </w:t>
      </w:r>
      <w:r w:rsidRPr="00703F30">
        <w:t>sprawie przesyłania dokumentów należy kontaktować się bezpośrednio z</w:t>
      </w:r>
      <w:r>
        <w:t> </w:t>
      </w:r>
      <w:r w:rsidRPr="00703F30">
        <w:t>TAURON Obsługa Klienta sp.</w:t>
      </w:r>
      <w:r>
        <w:t> </w:t>
      </w:r>
      <w:r w:rsidRPr="00703F30">
        <w:t>z</w:t>
      </w:r>
      <w:r>
        <w:t> </w:t>
      </w:r>
      <w:r w:rsidRPr="00703F30">
        <w:t>o.o. za pośrednictwem e-mail: tok.cuwr.obsluga.efaktur@tauron.pl</w:t>
      </w:r>
      <w:bookmarkEnd w:id="18"/>
    </w:p>
    <w:p w14:paraId="0635F619" w14:textId="782C9CD0" w:rsidR="00EB748E" w:rsidRPr="00703F30" w:rsidRDefault="00EB748E" w:rsidP="00121E12">
      <w:pPr>
        <w:pStyle w:val="Poziom2"/>
      </w:pPr>
      <w:r w:rsidRPr="00703F30">
        <w:t xml:space="preserve">Wymagane przez Zamawiającego załączniki do faktur powinny być przekazane elektronicznie na dedykowany adres e-mail Zamawiającego tj. </w:t>
      </w:r>
      <w:r w:rsidR="005833E8" w:rsidRPr="00F26EF3">
        <w:rPr>
          <w:highlight w:val="yellow"/>
        </w:rPr>
        <w:t>[...]</w:t>
      </w:r>
      <w:r w:rsidRPr="00703F30">
        <w:t>.</w:t>
      </w:r>
    </w:p>
    <w:p w14:paraId="5F2ED8F3" w14:textId="4E0A3FBF" w:rsidR="00EB748E" w:rsidRPr="00703F30" w:rsidRDefault="00EB748E" w:rsidP="00121E12">
      <w:pPr>
        <w:pStyle w:val="Poziom2"/>
      </w:pPr>
      <w:r w:rsidRPr="00703F30">
        <w:t>W</w:t>
      </w:r>
      <w:r>
        <w:t> </w:t>
      </w:r>
      <w:r w:rsidRPr="00703F30">
        <w:t>przypadku, gdy po zawarciu Umowy Wykonawca zostanie objęty obowiązkiem przesyłania dokumentów za pośrednictwem Krajowego Systemu e-Faktur (KSeF), faktury powinny być przesyłane w</w:t>
      </w:r>
      <w:r>
        <w:t> </w:t>
      </w:r>
      <w:r w:rsidRPr="00703F30">
        <w:t>formie ustrukturyzowanej zgodnie z</w:t>
      </w:r>
      <w:r>
        <w:t> </w:t>
      </w:r>
      <w:r w:rsidRPr="00703F30">
        <w:t>obowiązującymi przepisami prawa, z</w:t>
      </w:r>
      <w:r>
        <w:t> </w:t>
      </w:r>
      <w:r w:rsidRPr="00703F30">
        <w:t>zastrzeżeniem, że:</w:t>
      </w:r>
    </w:p>
    <w:p w14:paraId="2345C123" w14:textId="4A78E49E" w:rsidR="00EB748E" w:rsidRPr="00703F30" w:rsidRDefault="00EB748E" w:rsidP="00121E12">
      <w:pPr>
        <w:pStyle w:val="Poziom3"/>
      </w:pPr>
      <w:r w:rsidRPr="00703F30">
        <w:t>sposób przesyłania dokumentów finansowo-księgowych oraz załączników do faktur w</w:t>
      </w:r>
      <w:r>
        <w:t> </w:t>
      </w:r>
      <w:r w:rsidRPr="00703F30">
        <w:t>formie innej niż ustrukturyzowana przekazywana poprzez KSeF nie ulega zmianie,</w:t>
      </w:r>
    </w:p>
    <w:p w14:paraId="5D6BF03C" w14:textId="5A0F6B1D" w:rsidR="00991AD7" w:rsidRPr="00703F30" w:rsidRDefault="00EB748E" w:rsidP="00121E12">
      <w:pPr>
        <w:pStyle w:val="Poziom3"/>
      </w:pPr>
      <w:r w:rsidRPr="00703F30">
        <w:t>w</w:t>
      </w:r>
      <w:r>
        <w:t> </w:t>
      </w:r>
      <w:r w:rsidRPr="00703F30">
        <w:t>przypadku działania w</w:t>
      </w:r>
      <w:r>
        <w:t> </w:t>
      </w:r>
      <w:r w:rsidRPr="00703F30">
        <w:t xml:space="preserve">ramach trybów offline, podczas których wysyłka poprzez KSeF nie będzie możliwa, faktury mogą być udostępniane obiegiem alternatywnym określonym </w:t>
      </w:r>
      <w:r w:rsidRPr="007373A2">
        <w:t>w ust. </w:t>
      </w:r>
      <w:r w:rsidR="007373A2" w:rsidRPr="007373A2">
        <w:fldChar w:fldCharType="begin"/>
      </w:r>
      <w:r w:rsidR="007373A2" w:rsidRPr="007373A2">
        <w:instrText xml:space="preserve"> REF _Ref226645421 \n \h </w:instrText>
      </w:r>
      <w:r w:rsidR="007373A2">
        <w:instrText xml:space="preserve"> \* MERGEFORMAT </w:instrText>
      </w:r>
      <w:r w:rsidR="007373A2" w:rsidRPr="007373A2">
        <w:fldChar w:fldCharType="separate"/>
      </w:r>
      <w:r w:rsidR="008B511A">
        <w:t>2</w:t>
      </w:r>
      <w:r w:rsidR="007373A2" w:rsidRPr="007373A2">
        <w:fldChar w:fldCharType="end"/>
      </w:r>
      <w:r w:rsidRPr="007373A2">
        <w:t>.</w:t>
      </w:r>
    </w:p>
    <w:p w14:paraId="4CE337D9" w14:textId="77777777" w:rsidR="00991AD7" w:rsidRPr="00822208" w:rsidRDefault="00991AD7" w:rsidP="00C67AD9">
      <w:pPr>
        <w:pStyle w:val="Poziom1"/>
      </w:pPr>
      <w:r>
        <w:rPr>
          <w:rFonts w:cs="Arial"/>
          <w:bCs/>
        </w:rPr>
        <w:br/>
      </w:r>
      <w:bookmarkStart w:id="19" w:name="_Ref226645556"/>
      <w:r w:rsidRPr="00822208">
        <w:t>UBEZPIECZENIE</w:t>
      </w:r>
      <w:bookmarkEnd w:id="19"/>
    </w:p>
    <w:p w14:paraId="19CB52EA" w14:textId="43E250FB" w:rsidR="00EB748E" w:rsidRPr="00822208" w:rsidRDefault="00EB748E" w:rsidP="00A74F98">
      <w:pPr>
        <w:pStyle w:val="Poziom2"/>
      </w:pPr>
      <w:r w:rsidRPr="00822208">
        <w:t>Wykonawca na własny koszt, w</w:t>
      </w:r>
      <w:r>
        <w:t> </w:t>
      </w:r>
      <w:r w:rsidRPr="00822208">
        <w:t>okresie realizacji Umowy, ubezpieczy i</w:t>
      </w:r>
      <w:r>
        <w:t> </w:t>
      </w:r>
      <w:r w:rsidRPr="00822208">
        <w:t>zapewni ciągłość ubezpieczenia odpowiedzialności cywilnej z</w:t>
      </w:r>
      <w:r>
        <w:t> </w:t>
      </w:r>
      <w:r w:rsidRPr="00822208">
        <w:t>tytułu prowadzonej działalności gospodarczej i</w:t>
      </w:r>
      <w:r>
        <w:t> </w:t>
      </w:r>
      <w:r w:rsidRPr="00822208">
        <w:t>posiadanego mienia. Zakres ochrony ubezpieczeniowej objąć powinien odpowiedzialność cywilną Ubezpieczonych z</w:t>
      </w:r>
      <w:r>
        <w:t> </w:t>
      </w:r>
      <w:r w:rsidRPr="00822208">
        <w:t>tytułu czynów niedozwolonych (odpowiedzialność deliktową) oraz odpowiedzialność cywilną za szkody wynikające z</w:t>
      </w:r>
      <w:r>
        <w:t> </w:t>
      </w:r>
      <w:r w:rsidRPr="00822208">
        <w:t>niewykonania lub nienależytego wykonania zobowiązania (odpowiedzialność kontraktowa) za szkody rzeczowe i</w:t>
      </w:r>
      <w:r>
        <w:t> </w:t>
      </w:r>
      <w:r w:rsidRPr="00822208">
        <w:t>osobowe wyrządzone osobom trzecim.</w:t>
      </w:r>
    </w:p>
    <w:p w14:paraId="2838A783" w14:textId="77777777" w:rsidR="00EB748E" w:rsidRPr="00822208" w:rsidRDefault="00EB748E" w:rsidP="00A74F98">
      <w:pPr>
        <w:pStyle w:val="Poziom2"/>
      </w:pPr>
      <w:r w:rsidRPr="00822208">
        <w:t>Dodatkowo, zakres ubezpieczenia będzie uwzględniał:</w:t>
      </w:r>
    </w:p>
    <w:p w14:paraId="207F1187" w14:textId="4C49959D" w:rsidR="00EB748E" w:rsidRPr="00822208" w:rsidRDefault="00EB748E" w:rsidP="00A74F98">
      <w:pPr>
        <w:pStyle w:val="Poziom3"/>
      </w:pPr>
      <w:r w:rsidRPr="00822208">
        <w:t>szkody osobowe wyrządzone przez ubezpieczonych zatrudnionym przy realizacji Przedmiotu Umowy pracownikom (OC pracodawcy) z</w:t>
      </w:r>
      <w:r>
        <w:t> </w:t>
      </w:r>
      <w:r w:rsidRPr="00822208">
        <w:t>możliwością zastosowania limitu odpowiedzialności w</w:t>
      </w:r>
      <w:r>
        <w:t> </w:t>
      </w:r>
      <w:r w:rsidRPr="00822208">
        <w:t>wysokości nie niższej niż 500.000 zł,</w:t>
      </w:r>
    </w:p>
    <w:p w14:paraId="45D01FB7" w14:textId="658DB8BF" w:rsidR="00EB748E" w:rsidRPr="00822208" w:rsidRDefault="00EB748E" w:rsidP="00A74F98">
      <w:pPr>
        <w:pStyle w:val="Poziom3"/>
      </w:pPr>
      <w:r w:rsidRPr="00822208">
        <w:t>szkody spowodowane przez pojazdy nie podlegające obowiązkowemu ubezpieczeniu odpowiedzialności cywilnej posiadaczy pojazdów mechanicznych, w</w:t>
      </w:r>
      <w:r>
        <w:t> </w:t>
      </w:r>
      <w:r w:rsidRPr="00822208">
        <w:t>szczególności samobieżne maszyny myjące itp., o</w:t>
      </w:r>
      <w:r>
        <w:t> </w:t>
      </w:r>
      <w:r w:rsidRPr="00822208">
        <w:t>ile będą wykorzystywane do realizacji Umowy. Dopuszcza się zastosowanie podlimitu odpowiedzialności w</w:t>
      </w:r>
      <w:r>
        <w:t> </w:t>
      </w:r>
      <w:r w:rsidRPr="00822208">
        <w:t>wysokości nie niższej niż 500.000 zł,</w:t>
      </w:r>
    </w:p>
    <w:p w14:paraId="01EB76C0" w14:textId="65239A8D" w:rsidR="00EB748E" w:rsidRPr="00822208" w:rsidRDefault="00EB748E" w:rsidP="00A74F98">
      <w:pPr>
        <w:pStyle w:val="Poziom3"/>
      </w:pPr>
      <w:r w:rsidRPr="00822208">
        <w:t>szkody powstałe po wykonaniu pracy lub usługi wynikłe z</w:t>
      </w:r>
      <w:r>
        <w:t> </w:t>
      </w:r>
      <w:r w:rsidRPr="00822208">
        <w:t>nienależytego wykonania zobowiązania</w:t>
      </w:r>
      <w:r w:rsidR="00112CEC">
        <w:t xml:space="preserve"> </w:t>
      </w:r>
      <w:r w:rsidRPr="00822208">
        <w:t>lub z</w:t>
      </w:r>
      <w:r>
        <w:t> </w:t>
      </w:r>
      <w:r w:rsidRPr="00822208">
        <w:t>czynu niedozwolonego,</w:t>
      </w:r>
    </w:p>
    <w:p w14:paraId="0B2D832E" w14:textId="4137671C" w:rsidR="00EB748E" w:rsidRPr="00822208" w:rsidRDefault="00EB748E" w:rsidP="00A74F98">
      <w:pPr>
        <w:pStyle w:val="Poziom3"/>
      </w:pPr>
      <w:r w:rsidRPr="00822208">
        <w:t>szkody powstałe wskutek rażącego niedbalstwa,</w:t>
      </w:r>
    </w:p>
    <w:p w14:paraId="6C0E388D" w14:textId="25EAD330" w:rsidR="00EB748E" w:rsidRPr="00822208" w:rsidRDefault="00EB748E" w:rsidP="00A74F98">
      <w:pPr>
        <w:pStyle w:val="Poziom3"/>
      </w:pPr>
      <w:r w:rsidRPr="00822208">
        <w:lastRenderedPageBreak/>
        <w:t>szkody wyrządzone w</w:t>
      </w:r>
      <w:r>
        <w:t> </w:t>
      </w:r>
      <w:r w:rsidRPr="00822208">
        <w:t>mieniu przekazanym w</w:t>
      </w:r>
      <w:r>
        <w:t> </w:t>
      </w:r>
      <w:r w:rsidRPr="00822208">
        <w:t>celu wykonania obróbki, czyszczenia, lub innych podobnych czynności lub prac, z</w:t>
      </w:r>
      <w:r>
        <w:t> </w:t>
      </w:r>
      <w:r w:rsidRPr="00822208">
        <w:t>możliwością zastosowania limitu odpowiedzialności w</w:t>
      </w:r>
      <w:r>
        <w:t> </w:t>
      </w:r>
      <w:r w:rsidRPr="00822208">
        <w:t>wysokości nie niższej niż 1.000.000 zł,</w:t>
      </w:r>
    </w:p>
    <w:p w14:paraId="789C65F1" w14:textId="6974E621" w:rsidR="00EB748E" w:rsidRPr="00822208" w:rsidRDefault="00EB748E" w:rsidP="00A74F98">
      <w:pPr>
        <w:pStyle w:val="Poziom3"/>
      </w:pPr>
      <w:r w:rsidRPr="00822208">
        <w:t>szkody wyrządzone w</w:t>
      </w:r>
      <w:r>
        <w:t> </w:t>
      </w:r>
      <w:r w:rsidRPr="00822208">
        <w:t>mieniu powierzonym lub będącym w</w:t>
      </w:r>
      <w:r>
        <w:t> </w:t>
      </w:r>
      <w:r w:rsidRPr="00822208">
        <w:t>pieczy, pod nadzorem lub kontrolą Wykonawcy, z</w:t>
      </w:r>
      <w:r>
        <w:t> </w:t>
      </w:r>
      <w:r w:rsidRPr="00822208">
        <w:t>możliwością zastosowania limitu odpowiedzialności w</w:t>
      </w:r>
      <w:r>
        <w:t> </w:t>
      </w:r>
      <w:r w:rsidRPr="00822208">
        <w:t>wysokości nie niższej niż 1.000.000 zł – o</w:t>
      </w:r>
      <w:r>
        <w:t> </w:t>
      </w:r>
      <w:r w:rsidRPr="00822208">
        <w:t>ile Wykonawcy będzie powierzane mienie Zamawiającego, inne niż będące przedmiotem prac,</w:t>
      </w:r>
    </w:p>
    <w:p w14:paraId="22FFBDF9" w14:textId="623CEA3D" w:rsidR="00EB748E" w:rsidRPr="00822208" w:rsidRDefault="00EB748E" w:rsidP="00A74F98">
      <w:pPr>
        <w:pStyle w:val="Poziom3"/>
      </w:pPr>
      <w:r w:rsidRPr="00822208">
        <w:t>jeżeli do realizacji Przedmiotu Umowy zostaną zatrudnieni Podwykonawcy, ochroną objęte zostaną szkody, za które ponosi odpowiedzialność Wykonawca, a</w:t>
      </w:r>
      <w:r>
        <w:t> </w:t>
      </w:r>
      <w:r w:rsidRPr="00822208">
        <w:t>które zostały wyrządzone przez Podwykonawców. Dopuszcza się zastosowanie regresu w</w:t>
      </w:r>
      <w:r>
        <w:t> </w:t>
      </w:r>
      <w:r w:rsidRPr="00822208">
        <w:t>stosunku do Podwykonawcy będącego sprawcą szkody.</w:t>
      </w:r>
    </w:p>
    <w:p w14:paraId="4827B0D4" w14:textId="77777777" w:rsidR="00EB748E" w:rsidRPr="00822208" w:rsidRDefault="00EB748E" w:rsidP="00A74F98">
      <w:pPr>
        <w:pStyle w:val="Poziom2"/>
      </w:pPr>
      <w:r w:rsidRPr="00822208">
        <w:t>Wysokość sumy gwarancyjnej powinna wynosić nie mniej niż 1.000.000 zł.</w:t>
      </w:r>
    </w:p>
    <w:p w14:paraId="35B797C6" w14:textId="69D82214" w:rsidR="00EB748E" w:rsidRPr="00822208" w:rsidRDefault="00EB748E" w:rsidP="00A74F98">
      <w:pPr>
        <w:pStyle w:val="Poziom2"/>
      </w:pPr>
      <w:r w:rsidRPr="00822208">
        <w:t>Zarówno suma gwarancyjna, jak i</w:t>
      </w:r>
      <w:r>
        <w:t> </w:t>
      </w:r>
      <w:r w:rsidRPr="00822208">
        <w:t>wszystkie limity odpowiedzialności są określone w</w:t>
      </w:r>
      <w:r>
        <w:t> </w:t>
      </w:r>
      <w:r w:rsidRPr="00822208">
        <w:t>formule na jedno i</w:t>
      </w:r>
      <w:r>
        <w:t> </w:t>
      </w:r>
      <w:r w:rsidRPr="00822208">
        <w:t>wszystkie zdarzenia w</w:t>
      </w:r>
      <w:r>
        <w:t> </w:t>
      </w:r>
      <w:r w:rsidRPr="00822208">
        <w:t>okresie ubezpieczenia.</w:t>
      </w:r>
    </w:p>
    <w:p w14:paraId="5F4649D7" w14:textId="22F32D99" w:rsidR="00EB748E" w:rsidRPr="00822208" w:rsidRDefault="00EB748E" w:rsidP="00A74F98">
      <w:pPr>
        <w:pStyle w:val="Poziom2"/>
      </w:pPr>
      <w:r w:rsidRPr="00822208">
        <w:t>Franszyzy redukcyjne powinny mieć zastosowanie wyłącznie do szkód rzeczowych i</w:t>
      </w:r>
      <w:r>
        <w:t> </w:t>
      </w:r>
      <w:r w:rsidRPr="00822208">
        <w:t>wynosić nie więcej niż 20.000 zł. W</w:t>
      </w:r>
      <w:r>
        <w:t> </w:t>
      </w:r>
      <w:r w:rsidRPr="00822208">
        <w:t>przypadku zastosowania franszyz kwotowo-procentowych, maksymalna wartość nie może przekroczyć wskazanego poziomu.</w:t>
      </w:r>
    </w:p>
    <w:p w14:paraId="268B9ED0" w14:textId="77777777" w:rsidR="00EB748E" w:rsidRPr="00822208" w:rsidRDefault="00EB748E" w:rsidP="00A74F98">
      <w:pPr>
        <w:pStyle w:val="Poziom2"/>
      </w:pPr>
      <w:r w:rsidRPr="00822208">
        <w:t>Zakres terytorialny umowy ubezpieczenia odpowiedzialności cywilnej: teren Polski.</w:t>
      </w:r>
    </w:p>
    <w:p w14:paraId="55586601" w14:textId="794FEB71" w:rsidR="00EB748E" w:rsidRPr="00822208" w:rsidRDefault="00EB748E" w:rsidP="00A74F98">
      <w:pPr>
        <w:pStyle w:val="Poziom2"/>
      </w:pPr>
      <w:r w:rsidRPr="00822208">
        <w:t>Wyłączenia odpowiedzialności są dopuszczalne w</w:t>
      </w:r>
      <w:r>
        <w:t> </w:t>
      </w:r>
      <w:r w:rsidRPr="00822208">
        <w:t>zakresie zgodnym z</w:t>
      </w:r>
      <w:r>
        <w:t> </w:t>
      </w:r>
      <w:r w:rsidRPr="00822208">
        <w:t>aktualnym standardem rynkowym.</w:t>
      </w:r>
    </w:p>
    <w:p w14:paraId="3B4E2967" w14:textId="674961F5" w:rsidR="00EB748E" w:rsidRPr="007373A2" w:rsidRDefault="00EB748E" w:rsidP="00A74F98">
      <w:pPr>
        <w:pStyle w:val="Poziom2"/>
      </w:pPr>
      <w:r w:rsidRPr="00822208">
        <w:t>Wykonawca jest zobligowany dostarczyć kopie polisy (potwierdzoną za zgodność z</w:t>
      </w:r>
      <w:r>
        <w:t> </w:t>
      </w:r>
      <w:r w:rsidRPr="00822208">
        <w:t>oryginałem) poświadczającą zawarcie umowy ubezpieczenia, zgodnej z</w:t>
      </w:r>
      <w:r>
        <w:t> </w:t>
      </w:r>
      <w:r w:rsidRPr="00822208">
        <w:t>wymogami, o</w:t>
      </w:r>
      <w:r>
        <w:t> </w:t>
      </w:r>
      <w:r w:rsidRPr="00822208">
        <w:t>których mowa powyżej. Kopia taka dostarczona być powinna w</w:t>
      </w:r>
      <w:r>
        <w:t> </w:t>
      </w:r>
      <w:r w:rsidRPr="007373A2">
        <w:t xml:space="preserve">terminie do 14 dni od zawarcia </w:t>
      </w:r>
      <w:r w:rsidR="00D549A9" w:rsidRPr="007373A2">
        <w:t>Um</w:t>
      </w:r>
      <w:r w:rsidRPr="007373A2">
        <w:t>owy na adres e-mail Przedstawicieli Zamawiającego określonych w </w:t>
      </w:r>
      <w:r w:rsidR="007373A2" w:rsidRPr="007373A2">
        <w:fldChar w:fldCharType="begin"/>
      </w:r>
      <w:r w:rsidR="007373A2" w:rsidRPr="007373A2">
        <w:instrText xml:space="preserve"> REF _Ref226645163 \w \h \d " ust. " </w:instrText>
      </w:r>
      <w:r w:rsidR="007373A2">
        <w:instrText xml:space="preserve"> \* MERGEFORMAT </w:instrText>
      </w:r>
      <w:r w:rsidR="007373A2" w:rsidRPr="007373A2">
        <w:fldChar w:fldCharType="separate"/>
      </w:r>
      <w:r w:rsidR="008B511A">
        <w:t>§5 ust. 1</w:t>
      </w:r>
      <w:r w:rsidR="007373A2" w:rsidRPr="007373A2">
        <w:fldChar w:fldCharType="end"/>
      </w:r>
      <w:r w:rsidR="007373A2" w:rsidRPr="007373A2">
        <w:t xml:space="preserve"> pkt </w:t>
      </w:r>
      <w:r w:rsidR="007373A2" w:rsidRPr="007373A2">
        <w:fldChar w:fldCharType="begin"/>
      </w:r>
      <w:r w:rsidR="007373A2" w:rsidRPr="007373A2">
        <w:instrText xml:space="preserve"> REF _Ref226645269 \n \h </w:instrText>
      </w:r>
      <w:r w:rsidR="007373A2">
        <w:instrText xml:space="preserve"> \* MERGEFORMAT </w:instrText>
      </w:r>
      <w:r w:rsidR="007373A2" w:rsidRPr="007373A2">
        <w:fldChar w:fldCharType="separate"/>
      </w:r>
      <w:r w:rsidR="008B511A">
        <w:t>1)</w:t>
      </w:r>
      <w:r w:rsidR="007373A2" w:rsidRPr="007373A2">
        <w:fldChar w:fldCharType="end"/>
      </w:r>
      <w:r w:rsidRPr="007373A2">
        <w:t>.</w:t>
      </w:r>
    </w:p>
    <w:p w14:paraId="4097239E" w14:textId="1C73B803" w:rsidR="00EB748E" w:rsidRPr="007373A2" w:rsidRDefault="00EB748E" w:rsidP="00A74F98">
      <w:pPr>
        <w:pStyle w:val="Poziom2"/>
      </w:pPr>
      <w:r w:rsidRPr="00822208">
        <w:t>Wraz z</w:t>
      </w:r>
      <w:r>
        <w:t> </w:t>
      </w:r>
      <w:r w:rsidRPr="00822208">
        <w:t>kopią polisy Wykonawca jest zobowiązany dostarczyć Zamawiającemu potwierdzenie opłacenia składki lub raty składki z</w:t>
      </w:r>
      <w:r>
        <w:t> </w:t>
      </w:r>
      <w:r w:rsidRPr="00822208">
        <w:t>tytułu zawartej umowy ubezpieczenia. Jeżeli składka jest płatna w</w:t>
      </w:r>
      <w:r>
        <w:t> </w:t>
      </w:r>
      <w:r w:rsidRPr="00822208">
        <w:t>ratach, Wykonawca zobligowany jest dostarczyć Zamawiającemu potwierdzenie opłacenia składki nie później niż w</w:t>
      </w:r>
      <w:r>
        <w:t> </w:t>
      </w:r>
      <w:r w:rsidRPr="00822208">
        <w:t>dniu płatności określonym w</w:t>
      </w:r>
      <w:r>
        <w:t> </w:t>
      </w:r>
      <w:r w:rsidRPr="00822208">
        <w:t>umowie ubezpieczenia. Dowód płatności, o</w:t>
      </w:r>
      <w:r>
        <w:t> </w:t>
      </w:r>
      <w:r w:rsidRPr="00822208">
        <w:t>którym mowa w</w:t>
      </w:r>
      <w:r>
        <w:t> </w:t>
      </w:r>
      <w:r w:rsidRPr="00822208">
        <w:t>zdaniu poprzedzającym należy przesłać Zamawiającemu pocztą elektroniczną na adres e-mail Przedstawiciel</w:t>
      </w:r>
      <w:r>
        <w:t>i</w:t>
      </w:r>
      <w:r w:rsidRPr="00822208">
        <w:t xml:space="preserve"> Zamawiającego określony</w:t>
      </w:r>
      <w:r>
        <w:t>ch</w:t>
      </w:r>
      <w:r w:rsidRPr="00822208">
        <w:t xml:space="preserve"> w</w:t>
      </w:r>
      <w:r>
        <w:t> </w:t>
      </w:r>
      <w:r w:rsidR="007373A2" w:rsidRPr="007373A2">
        <w:fldChar w:fldCharType="begin"/>
      </w:r>
      <w:r w:rsidR="007373A2" w:rsidRPr="007373A2">
        <w:instrText xml:space="preserve"> REF _Ref226645163 \w \h \d " ust. " </w:instrText>
      </w:r>
      <w:r w:rsidR="007373A2">
        <w:instrText xml:space="preserve"> \* MERGEFORMAT </w:instrText>
      </w:r>
      <w:r w:rsidR="007373A2" w:rsidRPr="007373A2">
        <w:fldChar w:fldCharType="separate"/>
      </w:r>
      <w:r w:rsidR="008B511A">
        <w:t>§5 ust. 1</w:t>
      </w:r>
      <w:r w:rsidR="007373A2" w:rsidRPr="007373A2">
        <w:fldChar w:fldCharType="end"/>
      </w:r>
      <w:r w:rsidR="007373A2" w:rsidRPr="007373A2">
        <w:t xml:space="preserve"> pkt </w:t>
      </w:r>
      <w:r w:rsidR="007373A2" w:rsidRPr="007373A2">
        <w:fldChar w:fldCharType="begin"/>
      </w:r>
      <w:r w:rsidR="007373A2" w:rsidRPr="007373A2">
        <w:instrText xml:space="preserve"> REF _Ref226645269 \n \h </w:instrText>
      </w:r>
      <w:r w:rsidR="007373A2">
        <w:instrText xml:space="preserve"> \* MERGEFORMAT </w:instrText>
      </w:r>
      <w:r w:rsidR="007373A2" w:rsidRPr="007373A2">
        <w:fldChar w:fldCharType="separate"/>
      </w:r>
      <w:r w:rsidR="008B511A">
        <w:t>1)</w:t>
      </w:r>
      <w:r w:rsidR="007373A2" w:rsidRPr="007373A2">
        <w:fldChar w:fldCharType="end"/>
      </w:r>
      <w:r w:rsidRPr="007373A2">
        <w:t>.</w:t>
      </w:r>
    </w:p>
    <w:p w14:paraId="013E3E04" w14:textId="1D8C67D4" w:rsidR="00EB748E" w:rsidRPr="00822208" w:rsidRDefault="00EB748E" w:rsidP="00A74F98">
      <w:pPr>
        <w:pStyle w:val="Poziom2"/>
      </w:pPr>
      <w:r w:rsidRPr="00822208">
        <w:t>Jeżeli w</w:t>
      </w:r>
      <w:r>
        <w:t> </w:t>
      </w:r>
      <w:r w:rsidRPr="00822208">
        <w:t>trakcie trwania Umowy upłynie okres ubezpieczenia z</w:t>
      </w:r>
      <w:r>
        <w:t> </w:t>
      </w:r>
      <w:r w:rsidRPr="00822208">
        <w:t>tytułu przedłożonej przez Wykonawcę umowy ubezpieczenia, Wykonawca niezwłocznie i</w:t>
      </w:r>
      <w:r>
        <w:t> </w:t>
      </w:r>
      <w:r w:rsidRPr="00822208">
        <w:t>bez wezwania dostarczy Zamawiającemu dokument potwierdzający przedłużenie bieżącej lub zawarcie nowej umowy ubezpieczenia, w</w:t>
      </w:r>
      <w:r>
        <w:t> </w:t>
      </w:r>
      <w:r w:rsidRPr="00822208">
        <w:t>terminie najpóźniej 3 dni przed końcem bieżącego okresu ubezpieczenia. Wykonawca ma przy tym obowiązek zapewnić ciągłość ochrony ubezpieczeniowej (lub spowodować taki stan).</w:t>
      </w:r>
    </w:p>
    <w:p w14:paraId="4BDDDC38" w14:textId="5A7FEED0" w:rsidR="00EB748E" w:rsidRPr="00822208" w:rsidRDefault="00EB748E" w:rsidP="00A74F98">
      <w:pPr>
        <w:pStyle w:val="Poziom2"/>
      </w:pPr>
      <w:r w:rsidRPr="00822208">
        <w:t>Jeżeli wymagana umowa ubezpieczenia nie zostanie zawarta lub dokumenty potwierdzające jej zawarcie (w</w:t>
      </w:r>
      <w:r>
        <w:t> </w:t>
      </w:r>
      <w:r w:rsidRPr="00822208">
        <w:t>tym opłacenie składki) nie zostaną dostarczone, albo jeśli zakres ochrony będzie odbiegał na niekorzyść Zamawiającego od zakresu wskazanego powyżej lub Wykonawca w</w:t>
      </w:r>
      <w:r>
        <w:t> </w:t>
      </w:r>
      <w:r w:rsidRPr="00822208">
        <w:t>jakikolwiek sposób i</w:t>
      </w:r>
      <w:r>
        <w:t> </w:t>
      </w:r>
      <w:r w:rsidRPr="00822208">
        <w:t>w</w:t>
      </w:r>
      <w:r>
        <w:t> </w:t>
      </w:r>
      <w:r w:rsidRPr="00822208">
        <w:t>jakimkolwiek stopniu zmieni zapisy umowy ubezpieczenia na niekorzyść Zamawiającego bez jego zgody, bądź gdy świadomie wprowadzi w</w:t>
      </w:r>
      <w:r>
        <w:t> </w:t>
      </w:r>
      <w:r w:rsidRPr="00822208">
        <w:t>błąd Zamawiającego co do istnienia lub warunków umowy ubezpieczenia, Zamawiający ma prawo samodzielnie zawrzeć stosowną umowę ubezpieczenia we wskazanym powyżej zakresie. Zamawiający obciąży Wykonawcę składką za tak zawartą umowę ubezpieczenia wzywając go do zapłaty lub dokonując potrącenia wraz z</w:t>
      </w:r>
      <w:r>
        <w:t> </w:t>
      </w:r>
      <w:r w:rsidRPr="00822208">
        <w:t>należnymi odsetkami z</w:t>
      </w:r>
      <w:r>
        <w:t> </w:t>
      </w:r>
      <w:r w:rsidRPr="00822208">
        <w:t>wynagrodzenia Wykonawcy.</w:t>
      </w:r>
    </w:p>
    <w:p w14:paraId="1956361A" w14:textId="43A991C1" w:rsidR="00EB748E" w:rsidRPr="00822208" w:rsidRDefault="00EB748E" w:rsidP="00A74F98">
      <w:pPr>
        <w:pStyle w:val="Poziom2"/>
      </w:pPr>
      <w:r w:rsidRPr="00822208">
        <w:lastRenderedPageBreak/>
        <w:t>Obowiązek Wykonawcy lub Podwykonawców do zawarcia i</w:t>
      </w:r>
      <w:r>
        <w:t> </w:t>
      </w:r>
      <w:r w:rsidRPr="00822208">
        <w:t>przedłużania ważności wymaganych ubezpieczeń nie może być w</w:t>
      </w:r>
      <w:r>
        <w:t> </w:t>
      </w:r>
      <w:r w:rsidRPr="00822208">
        <w:t>żadnym wypadku interpretowany jako ograniczenie odpowiedzialności wynikającej z</w:t>
      </w:r>
      <w:r>
        <w:t> </w:t>
      </w:r>
      <w:r w:rsidRPr="00822208">
        <w:t>Umowy.</w:t>
      </w:r>
    </w:p>
    <w:p w14:paraId="674E6DE1" w14:textId="77777777" w:rsidR="00991AD7" w:rsidRPr="00822208" w:rsidRDefault="00EB748E" w:rsidP="00A74F98">
      <w:pPr>
        <w:pStyle w:val="Poziom2"/>
      </w:pPr>
      <w:r w:rsidRPr="00822208">
        <w:t>Jeżeli Wykonawcą jest konsorcjum, wymogi ubezpieczeniowe określone w</w:t>
      </w:r>
      <w:r>
        <w:t> </w:t>
      </w:r>
      <w:r w:rsidRPr="00822208">
        <w:t>niniejszym paragrafie powinien spełniać każdy z</w:t>
      </w:r>
      <w:r>
        <w:t> </w:t>
      </w:r>
      <w:r w:rsidRPr="00822208">
        <w:t>jego członków.</w:t>
      </w:r>
    </w:p>
    <w:p w14:paraId="3E85B490" w14:textId="77777777" w:rsidR="00991AD7" w:rsidRPr="00822208" w:rsidRDefault="00991AD7" w:rsidP="00C67AD9">
      <w:pPr>
        <w:pStyle w:val="Poziom1"/>
      </w:pPr>
      <w:r>
        <w:rPr>
          <w:szCs w:val="22"/>
        </w:rPr>
        <w:br/>
      </w:r>
      <w:bookmarkStart w:id="20" w:name="_Ref226645570"/>
      <w:r w:rsidRPr="00822208">
        <w:t>GWARANCJA</w:t>
      </w:r>
      <w:bookmarkEnd w:id="20"/>
    </w:p>
    <w:p w14:paraId="2D4EFB58" w14:textId="2A6CC724" w:rsidR="00EB748E" w:rsidRPr="00822208" w:rsidRDefault="00EB748E" w:rsidP="00A74F98">
      <w:pPr>
        <w:pStyle w:val="Poziom2"/>
      </w:pPr>
      <w:r w:rsidRPr="00822208">
        <w:t>Wykonawca Zobowiązuje się do zachowania wysokiej jakości świadczonych usług i</w:t>
      </w:r>
      <w:r>
        <w:t> </w:t>
      </w:r>
      <w:r w:rsidRPr="00822208">
        <w:t>profesjonalnego ich wykonania oraz do używania przy realizacji usług odpowiedniej jakości materiałów, środków oraz sprzętu.</w:t>
      </w:r>
    </w:p>
    <w:p w14:paraId="21B1CC19" w14:textId="23838455" w:rsidR="00EB748E" w:rsidRPr="00496F82" w:rsidRDefault="00EB748E" w:rsidP="00A74F98">
      <w:pPr>
        <w:pStyle w:val="Poziom2"/>
      </w:pPr>
      <w:r w:rsidRPr="00822208">
        <w:t>Wykonawca zobowiązuje się do usuwania stwierdzonych wad w</w:t>
      </w:r>
      <w:r>
        <w:t> </w:t>
      </w:r>
      <w:r w:rsidRPr="00822208">
        <w:t>zakresie wykonywania Przedmiotu Umowy w</w:t>
      </w:r>
      <w:r>
        <w:t> </w:t>
      </w:r>
      <w:r w:rsidRPr="00822208">
        <w:t>tym samym dniu, a</w:t>
      </w:r>
      <w:r>
        <w:t> </w:t>
      </w:r>
      <w:r w:rsidRPr="00822208">
        <w:t>jeżeli to będzie niemożliwe z</w:t>
      </w:r>
      <w:r>
        <w:t> </w:t>
      </w:r>
      <w:r w:rsidRPr="00822208">
        <w:t>przyczyn technicznych lub technologicznych, w</w:t>
      </w:r>
      <w:r>
        <w:t> </w:t>
      </w:r>
      <w:r w:rsidRPr="00822208">
        <w:t>terminie możliwie najkrótszym</w:t>
      </w:r>
      <w:r>
        <w:t>, nieprzekraczającym 7 dni kalendarzowych.</w:t>
      </w:r>
    </w:p>
    <w:p w14:paraId="3CEFAC14" w14:textId="0F406D9E" w:rsidR="00EB748E" w:rsidRPr="00822208" w:rsidRDefault="00EB748E" w:rsidP="00A74F98">
      <w:pPr>
        <w:pStyle w:val="Poziom2"/>
      </w:pPr>
      <w:r w:rsidRPr="00822208">
        <w:t>W</w:t>
      </w:r>
      <w:r>
        <w:t> </w:t>
      </w:r>
      <w:r w:rsidRPr="00822208">
        <w:t>przypadku, gdy w</w:t>
      </w:r>
      <w:r>
        <w:t> </w:t>
      </w:r>
      <w:r w:rsidRPr="00822208">
        <w:t>ramach Umowy Wykonawca dostarczy Zamawiającemu jakiekolwiek rzeczy, Wykonawca udziela gwarancji na dostarczone materiały na zasadach nie mniej korzystnych, niż gwarancja udzielana na te artykuły przez producenta.</w:t>
      </w:r>
    </w:p>
    <w:p w14:paraId="51A962AA" w14:textId="77777777" w:rsidR="00EB748E" w:rsidRPr="00822208" w:rsidRDefault="00EB748E" w:rsidP="00A74F98">
      <w:pPr>
        <w:pStyle w:val="Poziom2"/>
      </w:pPr>
      <w:r w:rsidRPr="00822208">
        <w:t>Artykuły, które posiadają wady fizyczne zostaną wymieniane na nowe bez wad, do pięciu dni roboczych od daty ich stwierdzenia. Na wymieniony artykuł okres gwarancji biegnie na nowo.</w:t>
      </w:r>
    </w:p>
    <w:p w14:paraId="3EBEAFD5" w14:textId="77777777" w:rsidR="00991AD7" w:rsidRPr="00822208" w:rsidRDefault="00EB748E" w:rsidP="00A74F98">
      <w:pPr>
        <w:pStyle w:val="Poziom2"/>
      </w:pPr>
      <w:r w:rsidRPr="00822208">
        <w:t>W</w:t>
      </w:r>
      <w:r>
        <w:t> </w:t>
      </w:r>
      <w:r w:rsidRPr="00822208">
        <w:t>przypadku nie usunięcia przez Wykonawcę wad w</w:t>
      </w:r>
      <w:r>
        <w:t> </w:t>
      </w:r>
      <w:r w:rsidRPr="00822208">
        <w:t>terminie ustalonym w</w:t>
      </w:r>
      <w:r>
        <w:t> </w:t>
      </w:r>
      <w:r w:rsidRPr="00822208">
        <w:t>sposób określony wyżej, Zamawiający może, niezależnie od naliczenia kary umownej, zlecić usunięcie wad osobie trzeciej oraz obciążyć Wykonawcę kosztami poniesionymi z</w:t>
      </w:r>
      <w:r>
        <w:t> </w:t>
      </w:r>
      <w:r w:rsidRPr="00822208">
        <w:t>tego tytułu.</w:t>
      </w:r>
    </w:p>
    <w:p w14:paraId="3D8F3659" w14:textId="77777777" w:rsidR="00991AD7" w:rsidRPr="00822208" w:rsidRDefault="00991AD7" w:rsidP="00C67AD9">
      <w:pPr>
        <w:pStyle w:val="Poziom1"/>
      </w:pPr>
      <w:r>
        <w:rPr>
          <w:szCs w:val="22"/>
        </w:rPr>
        <w:br/>
      </w:r>
      <w:bookmarkStart w:id="21" w:name="_Ref226645562"/>
      <w:r w:rsidRPr="00822208">
        <w:t xml:space="preserve">KONTROLA </w:t>
      </w:r>
      <w:r w:rsidRPr="004E1AA5">
        <w:t>JAKOŚCI USŁUGI</w:t>
      </w:r>
      <w:bookmarkEnd w:id="21"/>
    </w:p>
    <w:p w14:paraId="315E1E65" w14:textId="3A24DAD6" w:rsidR="00EB748E" w:rsidRPr="00822208" w:rsidRDefault="00EB748E" w:rsidP="00A74F98">
      <w:pPr>
        <w:pStyle w:val="Poziom2"/>
      </w:pPr>
      <w:r w:rsidRPr="00822208">
        <w:t>Zamawiający zastrzega sobie prawo sprawdzania jakości wykonania usługi, z</w:t>
      </w:r>
      <w:r>
        <w:t> </w:t>
      </w:r>
      <w:r w:rsidRPr="00822208">
        <w:t>zastrzeżeniem iż:</w:t>
      </w:r>
    </w:p>
    <w:p w14:paraId="59FBD2AB" w14:textId="62EF76D4" w:rsidR="00EB748E" w:rsidRPr="00822208" w:rsidRDefault="00EB748E" w:rsidP="00A74F98">
      <w:pPr>
        <w:pStyle w:val="Poziom3"/>
      </w:pPr>
      <w:r w:rsidRPr="00822208">
        <w:t>z</w:t>
      </w:r>
      <w:r>
        <w:t> </w:t>
      </w:r>
      <w:r w:rsidRPr="00822208">
        <w:t xml:space="preserve">kontroli będzie sporządzony </w:t>
      </w:r>
      <w:r w:rsidRPr="00822208">
        <w:rPr>
          <w:bCs/>
        </w:rPr>
        <w:t>protokół cząstkowy (</w:t>
      </w:r>
      <w:r w:rsidRPr="00822208">
        <w:t xml:space="preserve">wzór protokołu cząstkowego stanowi Załącznik </w:t>
      </w:r>
      <w:r>
        <w:t>n</w:t>
      </w:r>
      <w:r w:rsidRPr="00822208">
        <w:t>r 7 do Umowy), podpisany przez pracownika Zamawiającego oraz pracownika Wykonawcy (Zamawiający dopuszcza możliwość podpisania protokołu cząstkowego przez osobę zatrudnioną do sprzątania oraz akceptacji w</w:t>
      </w:r>
      <w:r>
        <w:t> </w:t>
      </w:r>
      <w:r w:rsidRPr="00822208">
        <w:t>formie elektronicznej przez Koordynatorów);</w:t>
      </w:r>
    </w:p>
    <w:p w14:paraId="40EAC2C3" w14:textId="72E5C3E3" w:rsidR="00EB748E" w:rsidRPr="00822208" w:rsidRDefault="00EB748E" w:rsidP="00A74F98">
      <w:pPr>
        <w:pStyle w:val="Poziom3"/>
      </w:pPr>
      <w:r w:rsidRPr="00822208">
        <w:t>podstawą do wpisania uwag w</w:t>
      </w:r>
      <w:r>
        <w:t> </w:t>
      </w:r>
      <w:r w:rsidRPr="00822208">
        <w:t>zestawieniu wykonanych usług wystawianym na koniec miesiąca będzie protokół cząstkowy lub niezastosowanie się do uwag i</w:t>
      </w:r>
      <w:r>
        <w:t> </w:t>
      </w:r>
      <w:r w:rsidRPr="00822208">
        <w:t xml:space="preserve">zastrzeżeń zgłoszonych </w:t>
      </w:r>
      <w:r w:rsidRPr="00404B38">
        <w:t>w</w:t>
      </w:r>
      <w:r>
        <w:t> </w:t>
      </w:r>
      <w:r w:rsidRPr="00404B38">
        <w:t xml:space="preserve">trybie </w:t>
      </w:r>
      <w:r w:rsidR="00E61B3B">
        <w:rPr>
          <w:highlight w:val="yellow"/>
        </w:rPr>
        <w:fldChar w:fldCharType="begin"/>
      </w:r>
      <w:r w:rsidR="00E61B3B">
        <w:instrText xml:space="preserve"> REF _Ref226645223 \w \h \d " ust. " </w:instrText>
      </w:r>
      <w:r w:rsidR="00E61B3B">
        <w:rPr>
          <w:highlight w:val="yellow"/>
        </w:rPr>
      </w:r>
      <w:r w:rsidR="00E61B3B">
        <w:rPr>
          <w:highlight w:val="yellow"/>
        </w:rPr>
        <w:fldChar w:fldCharType="separate"/>
      </w:r>
      <w:r w:rsidR="008B511A">
        <w:t>§7 ust. 35</w:t>
      </w:r>
      <w:r w:rsidR="00E61B3B">
        <w:rPr>
          <w:highlight w:val="yellow"/>
        </w:rPr>
        <w:fldChar w:fldCharType="end"/>
      </w:r>
      <w:r w:rsidRPr="00404B38">
        <w:t>.</w:t>
      </w:r>
    </w:p>
    <w:p w14:paraId="72928A92" w14:textId="090E668D" w:rsidR="00EB748E" w:rsidRPr="00822208" w:rsidRDefault="00EB748E" w:rsidP="00A74F98">
      <w:pPr>
        <w:pStyle w:val="Poziom2"/>
      </w:pPr>
      <w:r w:rsidRPr="00822208">
        <w:t>W</w:t>
      </w:r>
      <w:r>
        <w:t> </w:t>
      </w:r>
      <w:r w:rsidRPr="00822208">
        <w:t>przypadku stwierdzenia rażącego naruszenia dyscypliny pracy lub rażącego niewywiązywania się pracownika Wykonawcy z</w:t>
      </w:r>
      <w:r>
        <w:t> </w:t>
      </w:r>
      <w:r w:rsidRPr="00822208">
        <w:t>nałożonych na niego obowiązków, Zamawiającemu przysługuje prawo usunięcia go z</w:t>
      </w:r>
      <w:r>
        <w:t> </w:t>
      </w:r>
      <w:r w:rsidRPr="00822208">
        <w:t>terenu powierzonego do sprzątania, a</w:t>
      </w:r>
      <w:r>
        <w:t> </w:t>
      </w:r>
      <w:r w:rsidRPr="00822208">
        <w:t>Wykonawca zobowiązany jest niezwłocznie zastąpić w/w</w:t>
      </w:r>
      <w:r>
        <w:t> </w:t>
      </w:r>
      <w:r w:rsidRPr="00822208">
        <w:t>pracownika inną osobą.</w:t>
      </w:r>
    </w:p>
    <w:p w14:paraId="4856B362" w14:textId="56C0B79F" w:rsidR="00EB748E" w:rsidRPr="00822208" w:rsidRDefault="00EB748E" w:rsidP="00A74F98">
      <w:pPr>
        <w:pStyle w:val="Poziom2"/>
        <w:rPr>
          <w:rFonts w:cs="Arial"/>
        </w:rPr>
      </w:pPr>
      <w:r w:rsidRPr="00822208">
        <w:rPr>
          <w:rFonts w:cs="Arial"/>
        </w:rPr>
        <w:t>Zamawiający ma prawo nadzoru i</w:t>
      </w:r>
      <w:r>
        <w:rPr>
          <w:rFonts w:cs="Arial"/>
        </w:rPr>
        <w:t> </w:t>
      </w:r>
      <w:r w:rsidRPr="00822208">
        <w:rPr>
          <w:rFonts w:cs="Arial"/>
        </w:rPr>
        <w:t>kontroli jakości wykonywanych usług wg zasad określonych w</w:t>
      </w:r>
      <w:r>
        <w:rPr>
          <w:rFonts w:cs="Arial"/>
        </w:rPr>
        <w:t> </w:t>
      </w:r>
      <w:r w:rsidRPr="00822208">
        <w:rPr>
          <w:rFonts w:cs="Arial"/>
        </w:rPr>
        <w:t>Załączniku nr 7 do Umowy, w</w:t>
      </w:r>
      <w:r>
        <w:rPr>
          <w:rFonts w:cs="Arial"/>
        </w:rPr>
        <w:t> </w:t>
      </w:r>
      <w:r w:rsidRPr="00822208">
        <w:rPr>
          <w:rFonts w:cs="Arial"/>
        </w:rPr>
        <w:t>szczególności poprzez weryfikację poprawności wypełnienia arkusza oceny czystości.</w:t>
      </w:r>
    </w:p>
    <w:p w14:paraId="3B15668F" w14:textId="14200209" w:rsidR="00EB748E" w:rsidRPr="00822208" w:rsidRDefault="00EB748E" w:rsidP="00A74F98">
      <w:pPr>
        <w:pStyle w:val="Poziom2"/>
        <w:rPr>
          <w:rFonts w:cs="Arial"/>
        </w:rPr>
      </w:pPr>
      <w:r w:rsidRPr="00822208">
        <w:rPr>
          <w:rFonts w:cs="Arial"/>
          <w:color w:val="000000"/>
        </w:rPr>
        <w:t>Stwierdzone przez Zamawiającego nieprawidłowości w</w:t>
      </w:r>
      <w:r>
        <w:rPr>
          <w:rFonts w:cs="Arial"/>
          <w:color w:val="000000"/>
        </w:rPr>
        <w:t> </w:t>
      </w:r>
      <w:r w:rsidRPr="00822208">
        <w:rPr>
          <w:rFonts w:cs="Arial"/>
          <w:color w:val="000000"/>
        </w:rPr>
        <w:t>realizacji przedmiotu Zamówienia zgłaszane będą Wykonawcy na bieżąco w</w:t>
      </w:r>
      <w:r>
        <w:rPr>
          <w:rFonts w:cs="Arial"/>
          <w:color w:val="000000"/>
        </w:rPr>
        <w:t> </w:t>
      </w:r>
      <w:r w:rsidRPr="00822208">
        <w:rPr>
          <w:rFonts w:cs="Arial"/>
          <w:color w:val="000000"/>
        </w:rPr>
        <w:t xml:space="preserve">formie pisemnej, za pośrednictwem poczty elektronicznej lub poprzez narzędzie informatyczne dostarczone przez Wykonawcę. </w:t>
      </w:r>
      <w:r w:rsidRPr="00822208">
        <w:rPr>
          <w:rFonts w:cs="Arial"/>
          <w:color w:val="000000"/>
        </w:rPr>
        <w:lastRenderedPageBreak/>
        <w:t>W</w:t>
      </w:r>
      <w:r>
        <w:rPr>
          <w:rFonts w:cs="Arial"/>
          <w:color w:val="000000"/>
        </w:rPr>
        <w:t> </w:t>
      </w:r>
      <w:r w:rsidRPr="00822208">
        <w:rPr>
          <w:rFonts w:cs="Arial"/>
          <w:color w:val="000000"/>
        </w:rPr>
        <w:t>przypadku, gdy</w:t>
      </w:r>
      <w:r w:rsidRPr="00822208">
        <w:rPr>
          <w:rFonts w:cs="Arial"/>
        </w:rPr>
        <w:t xml:space="preserve"> Wykonawca nie będzie akceptował ustaleń Zamawiającego, Koordynator Wykonawcy zobowiązany jest niezwłocznie (tego samego dnia) przybyć do obiektu i</w:t>
      </w:r>
      <w:r>
        <w:rPr>
          <w:rFonts w:cs="Arial"/>
        </w:rPr>
        <w:t> </w:t>
      </w:r>
      <w:r w:rsidRPr="00822208">
        <w:rPr>
          <w:rFonts w:cs="Arial"/>
        </w:rPr>
        <w:t>uczestniczyć we wspólnej z</w:t>
      </w:r>
      <w:r>
        <w:rPr>
          <w:rFonts w:cs="Arial"/>
        </w:rPr>
        <w:t> </w:t>
      </w:r>
      <w:r w:rsidRPr="00822208">
        <w:rPr>
          <w:rFonts w:cs="Arial"/>
        </w:rPr>
        <w:t>Koordynatorem Zamawiającego kontroli jakości wykonanej usługi. Nie przybycie Koordynatora Wykonawcy upoważnia Koordynatora Zamawiającego do wiążącego ustalenia poziomu wykonanej usługi poprzez jednostronne podpisanie protokołu cząstkowego.</w:t>
      </w:r>
    </w:p>
    <w:p w14:paraId="66B0C515" w14:textId="77F3822C" w:rsidR="00EB748E" w:rsidRPr="00822208" w:rsidRDefault="00EB748E" w:rsidP="00A74F98">
      <w:pPr>
        <w:pStyle w:val="Poziom2"/>
      </w:pPr>
      <w:r w:rsidRPr="00822208">
        <w:t>Potwierdzeniem wykonania usługi jest miesięczne zestawienie wykonanych usług sporządzone przez Wykonawcę w</w:t>
      </w:r>
      <w:r>
        <w:t> </w:t>
      </w:r>
      <w:r w:rsidRPr="00822208">
        <w:t>terminie do trzeciego dnia kolejnego miesiąca, uwzględniające protokoły cząstkowe z</w:t>
      </w:r>
      <w:r>
        <w:t> </w:t>
      </w:r>
      <w:r w:rsidRPr="00822208">
        <w:t>przeprowadzonych kontroli Wykonawcy i</w:t>
      </w:r>
      <w:r>
        <w:t> </w:t>
      </w:r>
      <w:r w:rsidRPr="00822208">
        <w:t>Zamawiającego. Miesięczne zestawienie wykonanych usług określa co najmniej ilości każdego rodzaju usług oraz ilości zgłoszonych reklamacji, odrębnie dla każdej lokalizacji oraz łącznie. Zamawiający w</w:t>
      </w:r>
      <w:r>
        <w:t> </w:t>
      </w:r>
      <w:r w:rsidRPr="00822208">
        <w:t>ciągu dwóch dni roboczych od złożenia miesięcznego zestawienia wykonanych usług przez Wykonawcę dokona jego weryfikacji. W</w:t>
      </w:r>
      <w:r>
        <w:t> </w:t>
      </w:r>
      <w:r w:rsidRPr="00822208">
        <w:t>przypadku sporu co do ilości wykonanych usług lub poziomu usług, Wykonawca będzie uprawniony do otrzymania wynagrodzenia w</w:t>
      </w:r>
      <w:r>
        <w:t> </w:t>
      </w:r>
      <w:r w:rsidRPr="00822208">
        <w:t>niespornej wysokości do czasu rozstrzygnięcia sporu. Dopuszczalna jest akceptacja miesięcznych zestawień wykonanych usług w</w:t>
      </w:r>
      <w:r>
        <w:t> </w:t>
      </w:r>
      <w:r w:rsidRPr="00822208">
        <w:t>formie elektronicznej, jeśli tak uzgodnią Koordynatorzy Zamawiającego i</w:t>
      </w:r>
      <w:r>
        <w:t> </w:t>
      </w:r>
      <w:r w:rsidRPr="00822208">
        <w:t>Wykonawcy.</w:t>
      </w:r>
    </w:p>
    <w:p w14:paraId="26859CC2" w14:textId="35372621" w:rsidR="00EB748E" w:rsidRPr="00822208" w:rsidRDefault="00EB748E" w:rsidP="00A74F98">
      <w:pPr>
        <w:pStyle w:val="Poziom2"/>
      </w:pPr>
      <w:r w:rsidRPr="00822208">
        <w:t>Zamawiający może w</w:t>
      </w:r>
      <w:r>
        <w:t> </w:t>
      </w:r>
      <w:r w:rsidRPr="00822208">
        <w:t>każdym czasie, zwłaszcza w</w:t>
      </w:r>
      <w:r>
        <w:t> </w:t>
      </w:r>
      <w:r w:rsidRPr="00822208">
        <w:t>przypadku, gdy poziom wykonywanych usług odbiega od zaoferowanego przez Wykonawcę, zobowiązać Wykonawcę do przedstawienia propozycji zwiększenia efektywności świadczonych usług. Propozycja nie może prowadzić do wzrostu wynagrodzenia Wykonawcy ani do obniżenia jakości usług.</w:t>
      </w:r>
    </w:p>
    <w:p w14:paraId="129BFB05" w14:textId="47E7521B" w:rsidR="00EB748E" w:rsidRPr="00A84CAA" w:rsidRDefault="00EB748E" w:rsidP="00A74F98">
      <w:pPr>
        <w:pStyle w:val="Poziom2"/>
      </w:pPr>
      <w:r w:rsidRPr="00822208">
        <w:t>Wykonawca może w</w:t>
      </w:r>
      <w:r>
        <w:t> </w:t>
      </w:r>
      <w:r w:rsidRPr="00822208">
        <w:t>każdym czasie wystąpić do Zamawiającego z</w:t>
      </w:r>
      <w:r>
        <w:t> </w:t>
      </w:r>
      <w:r w:rsidRPr="00822208">
        <w:t>propozycją zwiększenia efektywności świadczonych usług. Propozycja nie może prowadzić do wzrostu wynagrodzenia Wykonawcy ani do obniżenia jakości usług.</w:t>
      </w:r>
    </w:p>
    <w:p w14:paraId="617F1C81" w14:textId="77777777" w:rsidR="00991AD7" w:rsidRPr="00822208" w:rsidRDefault="00EB748E" w:rsidP="00A74F98">
      <w:pPr>
        <w:pStyle w:val="Poziom2"/>
      </w:pPr>
      <w:r w:rsidRPr="00822208">
        <w:t>W</w:t>
      </w:r>
      <w:r>
        <w:t> </w:t>
      </w:r>
      <w:r w:rsidRPr="00822208">
        <w:t>przypadku uzasadnionych wątpliwości co do przestrzegania prawa pracy przez Wykonawcę lub Podwykonawcę, Zamawiający może zwrócić się o</w:t>
      </w:r>
      <w:r>
        <w:t> </w:t>
      </w:r>
      <w:r w:rsidRPr="00822208">
        <w:t>przeprowadzenie kontroli przez organy Państwowej Inspekcji Pracy.</w:t>
      </w:r>
    </w:p>
    <w:p w14:paraId="06141255" w14:textId="77777777" w:rsidR="00991AD7" w:rsidRPr="00822208" w:rsidRDefault="00991AD7" w:rsidP="00C67AD9">
      <w:pPr>
        <w:pStyle w:val="Poziom1"/>
      </w:pPr>
      <w:r>
        <w:rPr>
          <w:szCs w:val="22"/>
        </w:rPr>
        <w:br/>
      </w:r>
      <w:r w:rsidRPr="00822208">
        <w:t>ZAKRES ODPOWIEDZIALNOŚCI I</w:t>
      </w:r>
      <w:r>
        <w:t> </w:t>
      </w:r>
      <w:r w:rsidRPr="00822208">
        <w:t>KARY UMOWNE</w:t>
      </w:r>
    </w:p>
    <w:p w14:paraId="720BA280" w14:textId="4B48444C" w:rsidR="00EB748E" w:rsidRPr="00822208" w:rsidRDefault="00EB748E" w:rsidP="00A74F98">
      <w:pPr>
        <w:pStyle w:val="Poziom2"/>
      </w:pPr>
      <w:r w:rsidRPr="00822208">
        <w:t>Wykonawca zobowiązany jest naprawić szkody poniesione przez Zamawiającego na skutek niewykonania lub nienależytego wykonania przez Wykonawcę zobowiązań Wykonawcy z</w:t>
      </w:r>
      <w:r>
        <w:t> </w:t>
      </w:r>
      <w:r w:rsidRPr="00822208">
        <w:t>Umowy, a</w:t>
      </w:r>
      <w:r>
        <w:t> </w:t>
      </w:r>
      <w:r w:rsidRPr="00822208">
        <w:t>Zamawiający zobowiązany jest naprawić szkody poniesione przez Wykonawcę na skutek niewykonania lub nienależytego wykonania przez Zamawiającego zobowiązań Zamawiającego wynikających z</w:t>
      </w:r>
      <w:r>
        <w:t> </w:t>
      </w:r>
      <w:r w:rsidRPr="00822208">
        <w:t>Umowy. Żadna z</w:t>
      </w:r>
      <w:r>
        <w:t> </w:t>
      </w:r>
      <w:r w:rsidRPr="00822208">
        <w:t>tych Stron nie ponosi odpowiedzialności wobec drugiej Strony, jeśli niewykonanie lub nienależyte wykonanie jej zobowiązań nastąpiło wskutek zaistnienia Siły Wyższej zgodnie z</w:t>
      </w:r>
      <w:r>
        <w:t> </w:t>
      </w:r>
      <w:r w:rsidRPr="00822208">
        <w:t xml:space="preserve">postanowieniami </w:t>
      </w:r>
      <w:r w:rsidR="00E61B3B">
        <w:rPr>
          <w:highlight w:val="yellow"/>
        </w:rPr>
        <w:fldChar w:fldCharType="begin"/>
      </w:r>
      <w:r w:rsidR="00E61B3B">
        <w:instrText xml:space="preserve"> REF _Ref226645482 \w \h \d " ust. " </w:instrText>
      </w:r>
      <w:r w:rsidR="00E61B3B">
        <w:rPr>
          <w:highlight w:val="yellow"/>
        </w:rPr>
      </w:r>
      <w:r w:rsidR="00E61B3B">
        <w:rPr>
          <w:highlight w:val="yellow"/>
        </w:rPr>
        <w:fldChar w:fldCharType="separate"/>
      </w:r>
      <w:r w:rsidR="008B511A">
        <w:t>§18</w:t>
      </w:r>
      <w:r w:rsidR="00E61B3B">
        <w:rPr>
          <w:highlight w:val="yellow"/>
        </w:rPr>
        <w:fldChar w:fldCharType="end"/>
      </w:r>
      <w:r w:rsidRPr="00822208">
        <w:t xml:space="preserve"> Umowy.</w:t>
      </w:r>
    </w:p>
    <w:p w14:paraId="37ED2E89" w14:textId="48B8E096" w:rsidR="00EB748E" w:rsidRPr="00822208" w:rsidRDefault="00EB748E" w:rsidP="00A74F98">
      <w:pPr>
        <w:pStyle w:val="Poziom2"/>
      </w:pPr>
      <w:bookmarkStart w:id="22" w:name="_Ref226645522"/>
      <w:r w:rsidRPr="00822208">
        <w:t>W</w:t>
      </w:r>
      <w:r>
        <w:t> </w:t>
      </w:r>
      <w:r w:rsidRPr="00822208">
        <w:t>przypadku stwierdzenia uchybień w</w:t>
      </w:r>
      <w:r>
        <w:t> </w:t>
      </w:r>
      <w:r w:rsidRPr="00822208">
        <w:t>realizacji Przedmiotu Umowy, Zamawiający może obciążyć Wykonawcę karą umowną:</w:t>
      </w:r>
      <w:bookmarkEnd w:id="22"/>
    </w:p>
    <w:p w14:paraId="2EAA5B66" w14:textId="1A33C5EB" w:rsidR="00EB748E" w:rsidRPr="00822208" w:rsidRDefault="00EB748E" w:rsidP="00DC2FE5">
      <w:pPr>
        <w:pStyle w:val="Poziom3"/>
      </w:pPr>
      <w:r w:rsidRPr="00822208">
        <w:t>za każdy dzień niewykonania świadczonej usługi w</w:t>
      </w:r>
      <w:r>
        <w:t> </w:t>
      </w:r>
      <w:r w:rsidRPr="00822208">
        <w:t xml:space="preserve">budynku (powierzchnie wewnętrzne) – </w:t>
      </w:r>
      <w:r w:rsidR="00BA6F73">
        <w:t>10,00</w:t>
      </w:r>
      <w:r w:rsidR="00DD29CF">
        <w:t xml:space="preserve"> </w:t>
      </w:r>
      <w:r w:rsidRPr="00822208">
        <w:t>zł za 1m</w:t>
      </w:r>
      <w:r w:rsidRPr="00822208">
        <w:rPr>
          <w:vertAlign w:val="superscript"/>
        </w:rPr>
        <w:t>2</w:t>
      </w:r>
      <w:r w:rsidRPr="00822208">
        <w:t>. W</w:t>
      </w:r>
      <w:r>
        <w:t> </w:t>
      </w:r>
      <w:r w:rsidRPr="00822208">
        <w:t>przypadku niewykonania prac w</w:t>
      </w:r>
      <w:r>
        <w:t> </w:t>
      </w:r>
      <w:r w:rsidRPr="00822208">
        <w:t>danym pomieszczeniu nawet w</w:t>
      </w:r>
      <w:r>
        <w:t> </w:t>
      </w:r>
      <w:r w:rsidRPr="00822208">
        <w:t>części, kara będzie naliczana za cały metraż danego pomieszczenia,</w:t>
      </w:r>
    </w:p>
    <w:p w14:paraId="308D0A70" w14:textId="2A07BEE6" w:rsidR="00EB748E" w:rsidRPr="00822208" w:rsidRDefault="00EB748E" w:rsidP="00DC2FE5">
      <w:pPr>
        <w:pStyle w:val="Poziom3"/>
      </w:pPr>
      <w:r w:rsidRPr="00822208">
        <w:t xml:space="preserve">za każdy dzień złego stanu terenu zewnętrznego (nie posprzątane śmieci, nie odgarnięty śnieg itp.) – </w:t>
      </w:r>
      <w:r w:rsidR="00BA6F73">
        <w:t xml:space="preserve">10,00 </w:t>
      </w:r>
      <w:r w:rsidRPr="00822208">
        <w:t>zł za 1m</w:t>
      </w:r>
      <w:r w:rsidRPr="00822208">
        <w:rPr>
          <w:vertAlign w:val="superscript"/>
        </w:rPr>
        <w:t>2</w:t>
      </w:r>
      <w:r w:rsidRPr="00822208">
        <w:t>,</w:t>
      </w:r>
    </w:p>
    <w:p w14:paraId="4E94E00A" w14:textId="6A7A5E59" w:rsidR="00EB748E" w:rsidRPr="00822208" w:rsidRDefault="00EB748E" w:rsidP="00DC2FE5">
      <w:pPr>
        <w:pStyle w:val="Poziom3"/>
      </w:pPr>
      <w:r w:rsidRPr="00822208">
        <w:lastRenderedPageBreak/>
        <w:t>0,5% wartości miesięcznego wynagrodzenia brutto w</w:t>
      </w:r>
      <w:r>
        <w:t> </w:t>
      </w:r>
      <w:r w:rsidRPr="00822208">
        <w:t xml:space="preserve">zakresie całej Umowy za realizację usługi dotyczącej danej lokalizacji, za każdy rozpoczęty dzień nie wykonywania </w:t>
      </w:r>
      <w:r w:rsidR="00D549A9">
        <w:t>Um</w:t>
      </w:r>
      <w:r w:rsidRPr="00822208">
        <w:t>owy, z</w:t>
      </w:r>
      <w:r>
        <w:t> </w:t>
      </w:r>
      <w:r w:rsidRPr="00822208">
        <w:t>przyczyn leżących po stronie Wykonawcy;</w:t>
      </w:r>
    </w:p>
    <w:p w14:paraId="4063B9EC" w14:textId="7030ECC0" w:rsidR="00EB748E" w:rsidRPr="00822208" w:rsidRDefault="00EB748E" w:rsidP="00DC2FE5">
      <w:pPr>
        <w:pStyle w:val="Poziom3"/>
      </w:pPr>
      <w:r w:rsidRPr="00822208">
        <w:t>0,1% wartości miesięcznego wynagrodzenia brutto w</w:t>
      </w:r>
      <w:r>
        <w:t> </w:t>
      </w:r>
      <w:r w:rsidRPr="00822208">
        <w:t xml:space="preserve">zakresie całej Umowy za realizację usługi dotyczącej danej lokalizacji, za każdy rozpoczęty dzień </w:t>
      </w:r>
      <w:r w:rsidR="001B0BAA">
        <w:t>opóźnienia</w:t>
      </w:r>
      <w:r w:rsidR="001B0BAA" w:rsidRPr="00822208">
        <w:t xml:space="preserve"> </w:t>
      </w:r>
      <w:r w:rsidRPr="00822208">
        <w:t>w</w:t>
      </w:r>
      <w:r>
        <w:t> </w:t>
      </w:r>
      <w:r w:rsidRPr="00822208">
        <w:t>usunięciu zastrzeżeń stwierdzonych podczas kontroli wykonanych prac;</w:t>
      </w:r>
    </w:p>
    <w:p w14:paraId="4CE067DA" w14:textId="7D57CCAA" w:rsidR="00EB748E" w:rsidRPr="00822208" w:rsidRDefault="00EB748E" w:rsidP="00DC2FE5">
      <w:pPr>
        <w:pStyle w:val="Poziom3"/>
      </w:pPr>
      <w:r w:rsidRPr="00822208">
        <w:t>za stosowanie środków czystości i</w:t>
      </w:r>
      <w:r>
        <w:t> </w:t>
      </w:r>
      <w:r w:rsidRPr="00822208">
        <w:t>środków chemicznych nieposiadających kart charakterystyki i</w:t>
      </w:r>
      <w:r>
        <w:t> </w:t>
      </w:r>
      <w:r w:rsidRPr="00822208">
        <w:t>niezgodnych z</w:t>
      </w:r>
      <w:r>
        <w:t> </w:t>
      </w:r>
      <w:r w:rsidRPr="00822208">
        <w:t>opisem przedmiotu zamówienia z</w:t>
      </w:r>
      <w:r>
        <w:t> </w:t>
      </w:r>
      <w:r w:rsidRPr="00822208">
        <w:t xml:space="preserve">załącznika </w:t>
      </w:r>
      <w:r>
        <w:t>n</w:t>
      </w:r>
      <w:r w:rsidRPr="00822208">
        <w:t xml:space="preserve">r </w:t>
      </w:r>
      <w:r w:rsidR="003A20E1">
        <w:t>9</w:t>
      </w:r>
      <w:r w:rsidR="003A20E1" w:rsidRPr="00822208">
        <w:t xml:space="preserve"> </w:t>
      </w:r>
      <w:r w:rsidRPr="00822208">
        <w:t xml:space="preserve">– </w:t>
      </w:r>
      <w:r w:rsidR="00BA68F7">
        <w:t>10,00</w:t>
      </w:r>
      <w:r w:rsidR="00944668">
        <w:t> </w:t>
      </w:r>
      <w:r w:rsidRPr="00822208">
        <w:t>zł za każdą sztukę produktu która nie posiada karty charakterystyki lub jest niezgodna z</w:t>
      </w:r>
      <w:r>
        <w:t> </w:t>
      </w:r>
      <w:r w:rsidRPr="00822208">
        <w:t>opisem przedmiotu zamówienia z</w:t>
      </w:r>
      <w:r>
        <w:t> </w:t>
      </w:r>
      <w:r w:rsidR="003A20E1">
        <w:t>z</w:t>
      </w:r>
      <w:r w:rsidRPr="00822208">
        <w:t xml:space="preserve">ałącznika </w:t>
      </w:r>
      <w:r>
        <w:t>n</w:t>
      </w:r>
      <w:r w:rsidRPr="00822208">
        <w:t xml:space="preserve">r </w:t>
      </w:r>
      <w:r w:rsidR="003A20E1">
        <w:t>9</w:t>
      </w:r>
      <w:r>
        <w:t>,</w:t>
      </w:r>
    </w:p>
    <w:p w14:paraId="57FCFD38" w14:textId="635A4489" w:rsidR="00EB748E" w:rsidRPr="00822208" w:rsidRDefault="00EB748E" w:rsidP="00DC2FE5">
      <w:pPr>
        <w:pStyle w:val="Poziom3"/>
      </w:pPr>
      <w:r w:rsidRPr="00822208">
        <w:t>za brak ciągłości w</w:t>
      </w:r>
      <w:r>
        <w:t> </w:t>
      </w:r>
      <w:r w:rsidRPr="00822208">
        <w:t>zapewnieniu środków czystości używanych przez pracowników Zamawiającego w</w:t>
      </w:r>
      <w:r>
        <w:t> </w:t>
      </w:r>
      <w:r w:rsidRPr="00822208">
        <w:t xml:space="preserve">trakcie dnia roboczego (np. ręczniki papierowe, mydło do rąk, płyn do zmywania, papier toaletowy) – </w:t>
      </w:r>
      <w:r w:rsidR="00C66ECE">
        <w:t>50,00</w:t>
      </w:r>
      <w:r w:rsidR="00AE2058">
        <w:t xml:space="preserve"> </w:t>
      </w:r>
      <w:r>
        <w:t xml:space="preserve">zł </w:t>
      </w:r>
      <w:r w:rsidRPr="00822208">
        <w:t>za każdy budynek za godzinę przerwania ciągłości (liczone od momentu zgłoszenia przez Zamawiającego, uwzględniane tylko godziny pracy w</w:t>
      </w:r>
      <w:r>
        <w:t> </w:t>
      </w:r>
      <w:r w:rsidRPr="00822208">
        <w:t>danych lokalizacjach) w</w:t>
      </w:r>
      <w:r>
        <w:t> </w:t>
      </w:r>
      <w:r w:rsidRPr="00822208">
        <w:t>dostawie. Zamawiający nie naliczy kary, jeżeli Wykonawca w</w:t>
      </w:r>
      <w:r>
        <w:t> </w:t>
      </w:r>
      <w:r w:rsidRPr="00822208">
        <w:t>ciągu dwóch godzin od zgłoszenia przez Zamawiającego braków, uzupełni brakujące środki czystości</w:t>
      </w:r>
      <w:r>
        <w:t>,</w:t>
      </w:r>
    </w:p>
    <w:p w14:paraId="1F8B442F" w14:textId="5E4AF923" w:rsidR="00EB748E" w:rsidRPr="00822208" w:rsidRDefault="00EB748E" w:rsidP="00DC2FE5">
      <w:pPr>
        <w:pStyle w:val="Poziom3"/>
      </w:pPr>
      <w:r w:rsidRPr="00822208">
        <w:t>za każdy dzień nieobecności pracownika serwisu dziennego –</w:t>
      </w:r>
      <w:r w:rsidR="002E0B50">
        <w:t xml:space="preserve"> </w:t>
      </w:r>
      <w:r w:rsidR="00AE2058">
        <w:t>300,00</w:t>
      </w:r>
      <w:r>
        <w:t xml:space="preserve"> </w:t>
      </w:r>
      <w:r w:rsidRPr="00822208">
        <w:t>zł,</w:t>
      </w:r>
    </w:p>
    <w:p w14:paraId="3CC375B3" w14:textId="3CBC5186" w:rsidR="00EB748E" w:rsidRPr="00822208" w:rsidRDefault="00EB748E" w:rsidP="00DC2FE5">
      <w:pPr>
        <w:pStyle w:val="Poziom3"/>
      </w:pPr>
      <w:r w:rsidRPr="00822208">
        <w:t xml:space="preserve">za każdy dzień </w:t>
      </w:r>
      <w:r w:rsidR="001B0BAA">
        <w:t>opóźnienia</w:t>
      </w:r>
      <w:r w:rsidR="001B0BAA" w:rsidRPr="00822208">
        <w:t xml:space="preserve"> </w:t>
      </w:r>
      <w:r w:rsidRPr="00822208">
        <w:t>z</w:t>
      </w:r>
      <w:r>
        <w:t> </w:t>
      </w:r>
      <w:r w:rsidRPr="00822208">
        <w:t xml:space="preserve">tytułu nieterminowego wykonania </w:t>
      </w:r>
      <w:r w:rsidRPr="004E1AA5">
        <w:t>Przedmiotu Umowy lub</w:t>
      </w:r>
      <w:r w:rsidRPr="00822208">
        <w:rPr>
          <w:strike/>
        </w:rPr>
        <w:t xml:space="preserve"> </w:t>
      </w:r>
      <w:r w:rsidRPr="00822208">
        <w:t xml:space="preserve">zlecenia dodatkowego – </w:t>
      </w:r>
      <w:r w:rsidR="00AE2058">
        <w:t>100,00</w:t>
      </w:r>
      <w:r w:rsidR="00AE2058" w:rsidRPr="00822208">
        <w:t xml:space="preserve"> </w:t>
      </w:r>
      <w:r w:rsidRPr="00822208">
        <w:t>zł,</w:t>
      </w:r>
    </w:p>
    <w:p w14:paraId="31871777" w14:textId="651D78B3" w:rsidR="00EB748E" w:rsidRPr="00822208" w:rsidRDefault="00EB748E" w:rsidP="00DC2FE5">
      <w:pPr>
        <w:pStyle w:val="Poziom3"/>
      </w:pPr>
      <w:r w:rsidRPr="00822208">
        <w:t>za każdorazowe stwierdzenie u</w:t>
      </w:r>
      <w:r>
        <w:t> </w:t>
      </w:r>
      <w:r w:rsidRPr="00822208">
        <w:t xml:space="preserve">pracownika Wykonawcy stanu po spożyciu alkoholu lub środków odurzających – </w:t>
      </w:r>
      <w:r w:rsidR="00D522D7">
        <w:t xml:space="preserve">1 000,00 </w:t>
      </w:r>
      <w:r w:rsidRPr="00822208">
        <w:t>zł,</w:t>
      </w:r>
    </w:p>
    <w:p w14:paraId="731B6D15" w14:textId="3CB5286B" w:rsidR="00B12E9C" w:rsidRDefault="00362B7F" w:rsidP="00DC2FE5">
      <w:pPr>
        <w:pStyle w:val="Poziom3"/>
      </w:pPr>
      <w:r>
        <w:t xml:space="preserve">za </w:t>
      </w:r>
      <w:r w:rsidR="00EB748E" w:rsidRPr="00822208">
        <w:t>nie spełnieni</w:t>
      </w:r>
      <w:r w:rsidR="00A61CE4">
        <w:t>e</w:t>
      </w:r>
      <w:r w:rsidR="00EB748E" w:rsidRPr="00822208">
        <w:t xml:space="preserve"> wymaga</w:t>
      </w:r>
      <w:r w:rsidR="00A61CE4">
        <w:t>nia</w:t>
      </w:r>
      <w:r w:rsidR="00EB748E" w:rsidRPr="00822208">
        <w:t xml:space="preserve"> określon</w:t>
      </w:r>
      <w:r w:rsidR="00A61CE4">
        <w:t>ego</w:t>
      </w:r>
      <w:r w:rsidR="00EB748E" w:rsidRPr="00822208">
        <w:t xml:space="preserve"> w</w:t>
      </w:r>
      <w:r w:rsidR="00EB748E">
        <w:t> </w:t>
      </w:r>
      <w:r w:rsidR="00E61B3B">
        <w:rPr>
          <w:highlight w:val="yellow"/>
        </w:rPr>
        <w:fldChar w:fldCharType="begin"/>
      </w:r>
      <w:r w:rsidR="00E61B3B">
        <w:instrText xml:space="preserve"> REF _Ref226645498 \w \h \d " ust. " </w:instrText>
      </w:r>
      <w:r w:rsidR="00E61B3B">
        <w:rPr>
          <w:highlight w:val="yellow"/>
        </w:rPr>
      </w:r>
      <w:r w:rsidR="00E61B3B">
        <w:rPr>
          <w:highlight w:val="yellow"/>
        </w:rPr>
        <w:fldChar w:fldCharType="separate"/>
      </w:r>
      <w:r w:rsidR="008B511A">
        <w:t>§7 ust. 9</w:t>
      </w:r>
      <w:r w:rsidR="00E61B3B">
        <w:rPr>
          <w:highlight w:val="yellow"/>
        </w:rPr>
        <w:fldChar w:fldCharType="end"/>
      </w:r>
      <w:r w:rsidR="00EB748E">
        <w:t xml:space="preserve"> </w:t>
      </w:r>
      <w:r w:rsidR="00EB748E" w:rsidRPr="00822208">
        <w:t xml:space="preserve">– </w:t>
      </w:r>
      <w:r w:rsidR="00D522D7">
        <w:t xml:space="preserve">1 000,00 </w:t>
      </w:r>
      <w:r w:rsidR="00EB748E" w:rsidRPr="00822208">
        <w:t>zł,</w:t>
      </w:r>
    </w:p>
    <w:p w14:paraId="056ED35E" w14:textId="7C9AF4F2" w:rsidR="00CB3FDE" w:rsidRDefault="00EB748E" w:rsidP="00DC2FE5">
      <w:pPr>
        <w:pStyle w:val="Poziom3"/>
      </w:pPr>
      <w:r w:rsidRPr="00822208">
        <w:t>za każdy dzień wykonywania Umowy przez osobę, która nie spełnia wymagań określonych w</w:t>
      </w:r>
      <w:r>
        <w:t> </w:t>
      </w:r>
      <w:r w:rsidR="00E61B3B">
        <w:rPr>
          <w:highlight w:val="yellow"/>
        </w:rPr>
        <w:fldChar w:fldCharType="begin"/>
      </w:r>
      <w:r w:rsidR="00E61B3B">
        <w:instrText xml:space="preserve"> REF _Ref226645505 \w \h \d " ust. " </w:instrText>
      </w:r>
      <w:r w:rsidR="00E61B3B">
        <w:rPr>
          <w:highlight w:val="yellow"/>
        </w:rPr>
      </w:r>
      <w:r w:rsidR="00E61B3B">
        <w:rPr>
          <w:highlight w:val="yellow"/>
        </w:rPr>
        <w:fldChar w:fldCharType="separate"/>
      </w:r>
      <w:r w:rsidR="008B511A">
        <w:t>§7 ust. 10</w:t>
      </w:r>
      <w:r w:rsidR="00E61B3B">
        <w:rPr>
          <w:highlight w:val="yellow"/>
        </w:rPr>
        <w:fldChar w:fldCharType="end"/>
      </w:r>
      <w:r w:rsidR="00B12E9C">
        <w:t xml:space="preserve"> – </w:t>
      </w:r>
      <w:r w:rsidR="00AE2058">
        <w:t xml:space="preserve">1 000,00 </w:t>
      </w:r>
      <w:r w:rsidR="00B12E9C">
        <w:t>zł</w:t>
      </w:r>
      <w:r w:rsidR="00736BCE">
        <w:t>,</w:t>
      </w:r>
    </w:p>
    <w:p w14:paraId="269BF5FE" w14:textId="5E82E371" w:rsidR="00EB748E" w:rsidRPr="00822208" w:rsidRDefault="00CB3FDE" w:rsidP="00DC2FE5">
      <w:pPr>
        <w:pStyle w:val="Poziom3"/>
      </w:pPr>
      <w:r>
        <w:t xml:space="preserve">za </w:t>
      </w:r>
      <w:r w:rsidRPr="00CB3FDE">
        <w:t>narusz</w:t>
      </w:r>
      <w:r>
        <w:t>enie</w:t>
      </w:r>
      <w:r w:rsidRPr="00CB3FDE">
        <w:t xml:space="preserve"> obowiąz</w:t>
      </w:r>
      <w:r>
        <w:t>ku</w:t>
      </w:r>
      <w:r w:rsidRPr="00CB3FDE">
        <w:t xml:space="preserve"> zachowania poufności, o którym mowa w §20 Umowy</w:t>
      </w:r>
      <w:r w:rsidR="00F83158">
        <w:t xml:space="preserve"> – </w:t>
      </w:r>
      <w:r w:rsidR="003A17CD">
        <w:t>1 000,00</w:t>
      </w:r>
      <w:r w:rsidR="00901A15">
        <w:t> </w:t>
      </w:r>
      <w:r w:rsidR="00F83158">
        <w:t>zł</w:t>
      </w:r>
      <w:r w:rsidR="00EB748E" w:rsidRPr="00822208">
        <w:t>.</w:t>
      </w:r>
    </w:p>
    <w:p w14:paraId="4AA32831" w14:textId="6DD4229E" w:rsidR="00EB748E" w:rsidRPr="00822208" w:rsidRDefault="00EB748E" w:rsidP="00DC2FE5">
      <w:pPr>
        <w:ind w:left="425"/>
      </w:pPr>
      <w:r w:rsidRPr="00822208">
        <w:t>Podstawę do nałożenia kary będzie stanowiło miesięczne zestawienie wykonanych usług sporządzone na koniec miesiąca i</w:t>
      </w:r>
      <w:r>
        <w:t> </w:t>
      </w:r>
      <w:r w:rsidRPr="00822208">
        <w:t>stanowiące podstawę do wystawienia faktury. Naliczone przez Zamawiającego kary umowne, zostaną doręczone Wykonawcy na koniec miesiąca kalendarzowego i</w:t>
      </w:r>
      <w:r>
        <w:t> </w:t>
      </w:r>
      <w:r w:rsidRPr="00822208">
        <w:t>będą potrącane z</w:t>
      </w:r>
      <w:r>
        <w:t> </w:t>
      </w:r>
      <w:r w:rsidRPr="00822208">
        <w:t>faktur wystawionych przez Wykonawcę.</w:t>
      </w:r>
    </w:p>
    <w:p w14:paraId="09086746" w14:textId="1141B6A7" w:rsidR="00EB748E" w:rsidRPr="00E61B3B" w:rsidRDefault="00EB748E" w:rsidP="00A74F98">
      <w:pPr>
        <w:pStyle w:val="Poziom2"/>
      </w:pPr>
      <w:r w:rsidRPr="00822208">
        <w:t xml:space="preserve">Większa liczba </w:t>
      </w:r>
      <w:r w:rsidRPr="00E61B3B">
        <w:t>stwierdzonych uchybień uprawnia Zamawiającego do sumowania kar naliczanych zgodnie z postanowieniami ust. </w:t>
      </w:r>
      <w:r w:rsidR="00E61B3B" w:rsidRPr="00E61B3B">
        <w:fldChar w:fldCharType="begin"/>
      </w:r>
      <w:r w:rsidR="00E61B3B" w:rsidRPr="00E61B3B">
        <w:instrText xml:space="preserve"> REF _Ref226645522 \n \h </w:instrText>
      </w:r>
      <w:r w:rsidR="00E61B3B">
        <w:instrText xml:space="preserve"> \* MERGEFORMAT </w:instrText>
      </w:r>
      <w:r w:rsidR="00E61B3B" w:rsidRPr="00E61B3B">
        <w:fldChar w:fldCharType="separate"/>
      </w:r>
      <w:r w:rsidR="008B511A">
        <w:t>2</w:t>
      </w:r>
      <w:r w:rsidR="00E61B3B" w:rsidRPr="00E61B3B">
        <w:fldChar w:fldCharType="end"/>
      </w:r>
      <w:r w:rsidRPr="00E61B3B">
        <w:t xml:space="preserve"> powyżej.</w:t>
      </w:r>
    </w:p>
    <w:p w14:paraId="24F2FD5D" w14:textId="77777777" w:rsidR="00EB748E" w:rsidRPr="00822208" w:rsidRDefault="00EB748E" w:rsidP="00A74F98">
      <w:pPr>
        <w:pStyle w:val="Poziom2"/>
      </w:pPr>
      <w:r w:rsidRPr="00E61B3B">
        <w:t>Zamawiający obciąży Wykonawcę karami nałożonymi przez służby porządkowe miasta, za niewysprzątany lub nieodśnieżony teren zewnętrzny</w:t>
      </w:r>
      <w:r w:rsidRPr="00822208">
        <w:t xml:space="preserve"> objęty Umową.</w:t>
      </w:r>
    </w:p>
    <w:p w14:paraId="78A44E80" w14:textId="6EB1EBCD" w:rsidR="00EB748E" w:rsidRPr="00822208" w:rsidRDefault="00EB748E" w:rsidP="00A74F98">
      <w:pPr>
        <w:pStyle w:val="Poziom2"/>
      </w:pPr>
      <w:r w:rsidRPr="00822208">
        <w:t>Postanowienia Umowy dotyczące kar umownych z</w:t>
      </w:r>
      <w:r>
        <w:t> </w:t>
      </w:r>
      <w:r w:rsidRPr="00822208">
        <w:t>tytułu odstąpienia od Umowy w</w:t>
      </w:r>
      <w:r>
        <w:t> </w:t>
      </w:r>
      <w:r w:rsidRPr="00822208">
        <w:t>całości lub w</w:t>
      </w:r>
      <w:r>
        <w:t> </w:t>
      </w:r>
      <w:r w:rsidRPr="00822208">
        <w:t>części zachowują moc pomimo odstąpienia od Umowy.</w:t>
      </w:r>
    </w:p>
    <w:p w14:paraId="526474BE" w14:textId="1776687B" w:rsidR="00EB748E" w:rsidRPr="00822208" w:rsidRDefault="00EB748E" w:rsidP="00A74F98">
      <w:pPr>
        <w:pStyle w:val="Poziom2"/>
      </w:pPr>
      <w:r w:rsidRPr="00822208">
        <w:t>W</w:t>
      </w:r>
      <w:r>
        <w:t> </w:t>
      </w:r>
      <w:r w:rsidRPr="00822208">
        <w:t>przypadku wypowiedzenia lub odstąpienia od Umowy przez jedną ze Stron z</w:t>
      </w:r>
      <w:r>
        <w:t> </w:t>
      </w:r>
      <w:r w:rsidRPr="00822208">
        <w:t>przyczyn leżących po drugiej Stronie, Strona, z</w:t>
      </w:r>
      <w:r>
        <w:t> </w:t>
      </w:r>
      <w:r w:rsidRPr="00822208">
        <w:t>której przyczyny nastąpiło wypowiedzenie lub odstąpienie zapłaci drugiej Stronie karę umowną w</w:t>
      </w:r>
      <w:r>
        <w:t> </w:t>
      </w:r>
      <w:r w:rsidRPr="00822208">
        <w:t>wysokości średniego miesięcznego wynagrodzenia z</w:t>
      </w:r>
      <w:r>
        <w:t> </w:t>
      </w:r>
      <w:r w:rsidRPr="00822208">
        <w:t>okresu obowiązywania Umowy przed miesiącem, w</w:t>
      </w:r>
      <w:r>
        <w:t> </w:t>
      </w:r>
      <w:r w:rsidRPr="00822208">
        <w:t>którym nastąpiło wypowiedzenie lub odstąpienie od Umowy.</w:t>
      </w:r>
    </w:p>
    <w:p w14:paraId="04826948" w14:textId="55A1686D" w:rsidR="00EB748E" w:rsidRPr="00822208" w:rsidRDefault="00EB748E" w:rsidP="00A74F98">
      <w:pPr>
        <w:pStyle w:val="Poziom2"/>
      </w:pPr>
      <w:r w:rsidRPr="00822208">
        <w:t>Niezależnie od postanowień niniejszego paragrafu, Wykonawca przyjmuje pełną odpowiedzialność za należyte wykonanie obowiązków publiczno-prawnych związanych z</w:t>
      </w:r>
      <w:r>
        <w:t> </w:t>
      </w:r>
      <w:r w:rsidRPr="00822208">
        <w:t>wykonaniem Umowy, które mocą odpowiednich powszechnie obowiązujących przepisów prawa ciążą na Zamawiającym. W</w:t>
      </w:r>
      <w:r>
        <w:t> </w:t>
      </w:r>
      <w:r w:rsidRPr="00822208">
        <w:t xml:space="preserve">przypadku, gdy na skutek niewykonania lub nienależytego </w:t>
      </w:r>
      <w:r w:rsidRPr="00822208">
        <w:lastRenderedPageBreak/>
        <w:t>wykonania Umowy przez Wykonawcę, Zamawiający zostanie obciążony grzywną lub karą pieniężną na skutek niewykonania obowiązków wskazanych w</w:t>
      </w:r>
      <w:r>
        <w:t> </w:t>
      </w:r>
      <w:r w:rsidRPr="00822208">
        <w:t>zdaniu poprzedzającym, Wykonawca zobowiązany będzie do zapłaty na pierwsze żądanie Zamawiającego odszkodowania w</w:t>
      </w:r>
      <w:r>
        <w:t> </w:t>
      </w:r>
      <w:r w:rsidRPr="00822208">
        <w:t>wysokości równej wysokości kary pieniężnej lub grzywny, którą został obciążony Zamawiający.</w:t>
      </w:r>
    </w:p>
    <w:p w14:paraId="497F28B3" w14:textId="77777777" w:rsidR="00991AD7" w:rsidRPr="00822208" w:rsidRDefault="00EB748E" w:rsidP="00A74F98">
      <w:pPr>
        <w:pStyle w:val="Poziom2"/>
      </w:pPr>
      <w:r w:rsidRPr="00822208">
        <w:t>W</w:t>
      </w:r>
      <w:r>
        <w:t> </w:t>
      </w:r>
      <w:r w:rsidRPr="00822208">
        <w:t>przypadku, gdy kary umowne nie pokrywają poniesionej szkody, każda Strona może dochodzić od drugiej Strony odszkodowania uzupełniającego na zasadach określonych w</w:t>
      </w:r>
      <w:r>
        <w:t> </w:t>
      </w:r>
      <w:r w:rsidRPr="00822208">
        <w:t>przepisach Kodeksu cywilnego.</w:t>
      </w:r>
    </w:p>
    <w:p w14:paraId="4A05143E" w14:textId="77777777" w:rsidR="00991AD7" w:rsidRPr="00822208" w:rsidRDefault="00991AD7" w:rsidP="00C67AD9">
      <w:pPr>
        <w:pStyle w:val="Poziom1"/>
      </w:pPr>
      <w:r>
        <w:rPr>
          <w:szCs w:val="22"/>
        </w:rPr>
        <w:br/>
      </w:r>
      <w:r w:rsidRPr="00822208">
        <w:t>ODSTĄPIENIE OD UMOWY</w:t>
      </w:r>
    </w:p>
    <w:p w14:paraId="08EFEE19" w14:textId="3FE6660A" w:rsidR="00EB748E" w:rsidRPr="00D55CED" w:rsidRDefault="00EB748E" w:rsidP="00DC2FE5">
      <w:pPr>
        <w:pStyle w:val="Poziom2"/>
      </w:pPr>
      <w:bookmarkStart w:id="23" w:name="_Ref226645536"/>
      <w:r w:rsidRPr="00822208">
        <w:t>Niezależnie od postanowień niniejszego paragrafu, każda ze Stron Umowy może od niej odstąpić w</w:t>
      </w:r>
      <w:r>
        <w:t> </w:t>
      </w:r>
      <w:r w:rsidRPr="00822208">
        <w:t>przypadkach i</w:t>
      </w:r>
      <w:r>
        <w:t> </w:t>
      </w:r>
      <w:r w:rsidRPr="00822208">
        <w:t>w</w:t>
      </w:r>
      <w:r>
        <w:t> </w:t>
      </w:r>
      <w:r w:rsidRPr="00822208">
        <w:t>sposób określony ustawą, w</w:t>
      </w:r>
      <w:r>
        <w:t> </w:t>
      </w:r>
      <w:r w:rsidRPr="00822208">
        <w:t xml:space="preserve">szczególności Kodeksem </w:t>
      </w:r>
      <w:r w:rsidRPr="00D55CED">
        <w:t>cywilnym.</w:t>
      </w:r>
      <w:bookmarkEnd w:id="23"/>
    </w:p>
    <w:p w14:paraId="057B70EE" w14:textId="6BDFEF08" w:rsidR="00EB748E" w:rsidRPr="00822208" w:rsidRDefault="00EB748E" w:rsidP="00DC2FE5">
      <w:pPr>
        <w:pStyle w:val="Poziom2"/>
        <w:rPr>
          <w:color w:val="000000"/>
        </w:rPr>
      </w:pPr>
      <w:r w:rsidRPr="00D55CED">
        <w:rPr>
          <w:color w:val="000000"/>
        </w:rPr>
        <w:t>Niezależnie od możliwości odstąpienia przez Zamawiającego od Umowy na podstawie ust. </w:t>
      </w:r>
      <w:r w:rsidR="00D55CED" w:rsidRPr="00D55CED">
        <w:rPr>
          <w:color w:val="000000"/>
        </w:rPr>
        <w:fldChar w:fldCharType="begin"/>
      </w:r>
      <w:r w:rsidR="00D55CED" w:rsidRPr="00D55CED">
        <w:rPr>
          <w:color w:val="000000"/>
        </w:rPr>
        <w:instrText xml:space="preserve"> REF _Ref226645536 \n \h </w:instrText>
      </w:r>
      <w:r w:rsidR="00D55CED">
        <w:rPr>
          <w:color w:val="000000"/>
        </w:rPr>
        <w:instrText xml:space="preserve"> \* MERGEFORMAT </w:instrText>
      </w:r>
      <w:r w:rsidR="00D55CED" w:rsidRPr="00D55CED">
        <w:rPr>
          <w:color w:val="000000"/>
        </w:rPr>
      </w:r>
      <w:r w:rsidR="00D55CED" w:rsidRPr="00D55CED">
        <w:rPr>
          <w:color w:val="000000"/>
        </w:rPr>
        <w:fldChar w:fldCharType="separate"/>
      </w:r>
      <w:r w:rsidR="008B511A">
        <w:rPr>
          <w:color w:val="000000"/>
        </w:rPr>
        <w:t>1</w:t>
      </w:r>
      <w:r w:rsidR="00D55CED" w:rsidRPr="00D55CED">
        <w:rPr>
          <w:color w:val="000000"/>
        </w:rPr>
        <w:fldChar w:fldCharType="end"/>
      </w:r>
      <w:r w:rsidRPr="00D55CED">
        <w:rPr>
          <w:color w:val="000000"/>
        </w:rPr>
        <w:t xml:space="preserve"> oraz innych postanowień Umowy, Zamawiający może od Umowy odstąpić w całości lub części,</w:t>
      </w:r>
      <w:r w:rsidRPr="00822208">
        <w:rPr>
          <w:color w:val="000000"/>
        </w:rPr>
        <w:t xml:space="preserve"> jeżeli Wykonawca naruszy istotny obowiązek określony w</w:t>
      </w:r>
      <w:r>
        <w:rPr>
          <w:color w:val="000000"/>
        </w:rPr>
        <w:t> </w:t>
      </w:r>
      <w:r w:rsidRPr="00822208">
        <w:rPr>
          <w:color w:val="000000"/>
        </w:rPr>
        <w:t>Umowie, a</w:t>
      </w:r>
      <w:r>
        <w:rPr>
          <w:color w:val="000000"/>
        </w:rPr>
        <w:t> </w:t>
      </w:r>
      <w:r w:rsidRPr="00822208">
        <w:rPr>
          <w:color w:val="000000"/>
        </w:rPr>
        <w:t>w</w:t>
      </w:r>
      <w:r>
        <w:rPr>
          <w:color w:val="000000"/>
        </w:rPr>
        <w:t> </w:t>
      </w:r>
      <w:r w:rsidRPr="00822208">
        <w:rPr>
          <w:color w:val="000000"/>
        </w:rPr>
        <w:t>szczególności:</w:t>
      </w:r>
    </w:p>
    <w:p w14:paraId="1CF3E709" w14:textId="61B815DA" w:rsidR="00EB748E" w:rsidRPr="00822208" w:rsidRDefault="00EB748E" w:rsidP="00DC2FE5">
      <w:pPr>
        <w:pStyle w:val="Poziom3"/>
      </w:pPr>
      <w:r w:rsidRPr="00822208">
        <w:t>naruszy obowiązek zachowania poufności wynikający z</w:t>
      </w:r>
      <w:r>
        <w:t> </w:t>
      </w:r>
      <w:r w:rsidRPr="00822208">
        <w:t>Umowy, o</w:t>
      </w:r>
      <w:r>
        <w:t> </w:t>
      </w:r>
      <w:r w:rsidRPr="00822208">
        <w:t>którym mowa w</w:t>
      </w:r>
      <w:r>
        <w:t> </w:t>
      </w:r>
      <w:r w:rsidR="00D55CED">
        <w:rPr>
          <w:highlight w:val="yellow"/>
        </w:rPr>
        <w:fldChar w:fldCharType="begin"/>
      </w:r>
      <w:r w:rsidR="00D55CED">
        <w:instrText xml:space="preserve"> REF _Ref226645546 \n \h </w:instrText>
      </w:r>
      <w:r w:rsidR="00D55CED">
        <w:rPr>
          <w:highlight w:val="yellow"/>
        </w:rPr>
      </w:r>
      <w:r w:rsidR="00D55CED">
        <w:rPr>
          <w:highlight w:val="yellow"/>
        </w:rPr>
        <w:fldChar w:fldCharType="separate"/>
      </w:r>
      <w:r w:rsidR="008B511A">
        <w:t>§19</w:t>
      </w:r>
      <w:r w:rsidR="00D55CED">
        <w:rPr>
          <w:highlight w:val="yellow"/>
        </w:rPr>
        <w:fldChar w:fldCharType="end"/>
      </w:r>
      <w:r>
        <w:t xml:space="preserve"> </w:t>
      </w:r>
      <w:r w:rsidRPr="00822208">
        <w:t>Umowy;</w:t>
      </w:r>
    </w:p>
    <w:p w14:paraId="53F2F4BF" w14:textId="0A3383DD" w:rsidR="00EB748E" w:rsidRPr="00822208" w:rsidRDefault="00EB748E" w:rsidP="00DC2FE5">
      <w:pPr>
        <w:pStyle w:val="Poziom3"/>
      </w:pPr>
      <w:r w:rsidRPr="00822208">
        <w:t>naruszy obowiązek zachowania ciągłości Umowy ubezpieczenia, o</w:t>
      </w:r>
      <w:r>
        <w:t> </w:t>
      </w:r>
      <w:r w:rsidRPr="00822208">
        <w:t>którym mowa w</w:t>
      </w:r>
      <w:r>
        <w:t> </w:t>
      </w:r>
      <w:r w:rsidR="00D55CED">
        <w:rPr>
          <w:highlight w:val="yellow"/>
        </w:rPr>
        <w:fldChar w:fldCharType="begin"/>
      </w:r>
      <w:r w:rsidR="00D55CED">
        <w:instrText xml:space="preserve"> REF _Ref226645556 \n \h </w:instrText>
      </w:r>
      <w:r w:rsidR="00D55CED">
        <w:rPr>
          <w:highlight w:val="yellow"/>
        </w:rPr>
      </w:r>
      <w:r w:rsidR="00D55CED">
        <w:rPr>
          <w:highlight w:val="yellow"/>
        </w:rPr>
        <w:fldChar w:fldCharType="separate"/>
      </w:r>
      <w:r w:rsidR="008B511A">
        <w:t>§13</w:t>
      </w:r>
      <w:r w:rsidR="00D55CED">
        <w:rPr>
          <w:highlight w:val="yellow"/>
        </w:rPr>
        <w:fldChar w:fldCharType="end"/>
      </w:r>
      <w:r>
        <w:t xml:space="preserve"> </w:t>
      </w:r>
      <w:r w:rsidRPr="00822208">
        <w:t>Umowy;</w:t>
      </w:r>
    </w:p>
    <w:p w14:paraId="1CEB3282" w14:textId="11C0F2B3" w:rsidR="00EB748E" w:rsidRPr="00822208" w:rsidRDefault="00EB748E" w:rsidP="00DC2FE5">
      <w:pPr>
        <w:pStyle w:val="Poziom3"/>
      </w:pPr>
      <w:r w:rsidRPr="00822208">
        <w:t>nie usunie zgłoszonych nieprawidłowości w</w:t>
      </w:r>
      <w:r>
        <w:t> </w:t>
      </w:r>
      <w:r w:rsidRPr="00822208">
        <w:t>terminie określonym zgodnie z</w:t>
      </w:r>
      <w:r>
        <w:t> </w:t>
      </w:r>
      <w:r w:rsidR="00D55CED">
        <w:rPr>
          <w:highlight w:val="yellow"/>
        </w:rPr>
        <w:fldChar w:fldCharType="begin"/>
      </w:r>
      <w:r w:rsidR="00D55CED">
        <w:instrText xml:space="preserve"> REF _Ref226645562 \n \h </w:instrText>
      </w:r>
      <w:r w:rsidR="00D55CED">
        <w:rPr>
          <w:highlight w:val="yellow"/>
        </w:rPr>
      </w:r>
      <w:r w:rsidR="00D55CED">
        <w:rPr>
          <w:highlight w:val="yellow"/>
        </w:rPr>
        <w:fldChar w:fldCharType="separate"/>
      </w:r>
      <w:r w:rsidR="008B511A">
        <w:t>§15</w:t>
      </w:r>
      <w:r w:rsidR="00D55CED">
        <w:rPr>
          <w:highlight w:val="yellow"/>
        </w:rPr>
        <w:fldChar w:fldCharType="end"/>
      </w:r>
      <w:r w:rsidR="00D55CED">
        <w:t xml:space="preserve"> </w:t>
      </w:r>
      <w:r w:rsidRPr="00822208">
        <w:t>Umowy;</w:t>
      </w:r>
    </w:p>
    <w:p w14:paraId="0EC3B926" w14:textId="4AC3B14A" w:rsidR="00EB748E" w:rsidRPr="00822208" w:rsidRDefault="00EB748E" w:rsidP="00DC2FE5">
      <w:pPr>
        <w:pStyle w:val="Poziom3"/>
      </w:pPr>
      <w:r w:rsidRPr="00822208">
        <w:t>nie usunie wad przedmiotu objętego gwarancją lub jego części w</w:t>
      </w:r>
      <w:r>
        <w:t> </w:t>
      </w:r>
      <w:r w:rsidRPr="00822208">
        <w:t>terminie określonym zgodnie z</w:t>
      </w:r>
      <w:r>
        <w:t> </w:t>
      </w:r>
      <w:r w:rsidR="00D55CED">
        <w:rPr>
          <w:highlight w:val="yellow"/>
        </w:rPr>
        <w:fldChar w:fldCharType="begin"/>
      </w:r>
      <w:r w:rsidR="00D55CED">
        <w:instrText xml:space="preserve"> REF _Ref226645570 \n \h </w:instrText>
      </w:r>
      <w:r w:rsidR="00D55CED">
        <w:rPr>
          <w:highlight w:val="yellow"/>
        </w:rPr>
      </w:r>
      <w:r w:rsidR="00D55CED">
        <w:rPr>
          <w:highlight w:val="yellow"/>
        </w:rPr>
        <w:fldChar w:fldCharType="separate"/>
      </w:r>
      <w:r w:rsidR="008B511A">
        <w:t>§14</w:t>
      </w:r>
      <w:r w:rsidR="00D55CED">
        <w:rPr>
          <w:highlight w:val="yellow"/>
        </w:rPr>
        <w:fldChar w:fldCharType="end"/>
      </w:r>
      <w:r w:rsidRPr="00822208">
        <w:t xml:space="preserve"> Umowy;</w:t>
      </w:r>
    </w:p>
    <w:p w14:paraId="6DF9C238" w14:textId="3D187084" w:rsidR="00EB748E" w:rsidRPr="00822208" w:rsidRDefault="00EB748E" w:rsidP="00DC2FE5">
      <w:pPr>
        <w:pStyle w:val="Poziom3"/>
      </w:pPr>
      <w:r w:rsidRPr="00822208">
        <w:t>w</w:t>
      </w:r>
      <w:r>
        <w:t> </w:t>
      </w:r>
      <w:r w:rsidRPr="00822208">
        <w:t>sposób rażący naruszy obowiązki określone w</w:t>
      </w:r>
      <w:r>
        <w:t> </w:t>
      </w:r>
      <w:r w:rsidR="00D55CED">
        <w:rPr>
          <w:highlight w:val="yellow"/>
        </w:rPr>
        <w:fldChar w:fldCharType="begin"/>
      </w:r>
      <w:r w:rsidR="00D55CED">
        <w:instrText xml:space="preserve"> REF _Ref226645579 \n \h </w:instrText>
      </w:r>
      <w:r w:rsidR="00D55CED">
        <w:rPr>
          <w:highlight w:val="yellow"/>
        </w:rPr>
      </w:r>
      <w:r w:rsidR="00D55CED">
        <w:rPr>
          <w:highlight w:val="yellow"/>
        </w:rPr>
        <w:fldChar w:fldCharType="separate"/>
      </w:r>
      <w:r w:rsidR="008B511A">
        <w:t>§7</w:t>
      </w:r>
      <w:r w:rsidR="00D55CED">
        <w:rPr>
          <w:highlight w:val="yellow"/>
        </w:rPr>
        <w:fldChar w:fldCharType="end"/>
      </w:r>
      <w:r w:rsidRPr="00822208">
        <w:t xml:space="preserve"> Umowy;</w:t>
      </w:r>
    </w:p>
    <w:p w14:paraId="219CC3E0" w14:textId="2224C06C" w:rsidR="00EB748E" w:rsidRPr="00822208" w:rsidRDefault="00EB748E" w:rsidP="00DC2FE5">
      <w:pPr>
        <w:pStyle w:val="Poziom2"/>
      </w:pPr>
      <w:r w:rsidRPr="00822208">
        <w:t>Jeśli przepis ustawy nie stanowi inaczej, uprawnienie do odstąpienia od Umowy Strona uprawniona może wykonać w</w:t>
      </w:r>
      <w:r>
        <w:t> </w:t>
      </w:r>
      <w:r w:rsidRPr="00822208">
        <w:t>ciągu pięciu dni od dnia wystąpienia zdarzenia uprawniającego do złożenia oświadczenia o</w:t>
      </w:r>
      <w:r>
        <w:t> </w:t>
      </w:r>
      <w:r w:rsidRPr="00822208">
        <w:t xml:space="preserve">odstąpieniu od Umowy - nie później jednak, niż do dnia </w:t>
      </w:r>
      <w:r w:rsidR="00882608">
        <w:t>czternastego</w:t>
      </w:r>
      <w:r w:rsidR="00882608" w:rsidRPr="00822208">
        <w:t xml:space="preserve"> </w:t>
      </w:r>
      <w:r w:rsidRPr="00822208">
        <w:t>od dnia wystąpienia zdarzenia uprawniającego do złożenia oświadczenia o</w:t>
      </w:r>
      <w:r>
        <w:t> </w:t>
      </w:r>
      <w:r w:rsidRPr="00822208">
        <w:t>odstąpieniu od Umowy.</w:t>
      </w:r>
    </w:p>
    <w:p w14:paraId="1A935A6D" w14:textId="77777777" w:rsidR="00991AD7" w:rsidRPr="00822208" w:rsidRDefault="00EB748E" w:rsidP="00DC2FE5">
      <w:pPr>
        <w:pStyle w:val="Poziom2"/>
      </w:pPr>
      <w:r w:rsidRPr="00822208">
        <w:t>Odstąpienie od Umowy wymaga zachowania formy pisemnej pod rygorem nieważności.</w:t>
      </w:r>
    </w:p>
    <w:p w14:paraId="7CBE4380" w14:textId="18CF03BC" w:rsidR="00991AD7" w:rsidRPr="00822208" w:rsidRDefault="00991AD7" w:rsidP="00C67AD9">
      <w:pPr>
        <w:pStyle w:val="Poziom1"/>
      </w:pPr>
      <w:r>
        <w:rPr>
          <w:rFonts w:cs="Arial"/>
          <w:lang w:eastAsia="pl-PL"/>
        </w:rPr>
        <w:br/>
      </w:r>
      <w:bookmarkStart w:id="24" w:name="_Ref226645482"/>
      <w:r w:rsidRPr="00822208">
        <w:t>SIŁA WYŻSZA</w:t>
      </w:r>
      <w:bookmarkEnd w:id="24"/>
    </w:p>
    <w:p w14:paraId="5EB66E0C" w14:textId="2A307991" w:rsidR="00EB748E" w:rsidRPr="007A52CB" w:rsidRDefault="00EB748E" w:rsidP="00A12B86">
      <w:pPr>
        <w:pStyle w:val="Poziom2"/>
      </w:pPr>
      <w:r w:rsidRPr="007A52CB">
        <w:t>Użyte w</w:t>
      </w:r>
      <w:r>
        <w:t> </w:t>
      </w:r>
      <w:r w:rsidRPr="007A52CB">
        <w:t xml:space="preserve">Umowie określenie </w:t>
      </w:r>
      <w:r w:rsidRPr="00A11366">
        <w:rPr>
          <w:b/>
        </w:rPr>
        <w:t>„Siła Wyższa”</w:t>
      </w:r>
      <w:r w:rsidRPr="007A52CB">
        <w:t xml:space="preserve"> oznacza zewnętrzne zdarzenie nagłe, nieprzewidywalne i</w:t>
      </w:r>
      <w:r>
        <w:t> </w:t>
      </w:r>
      <w:r w:rsidRPr="007A52CB">
        <w:t>niezależne od woli Stron, które wystąpiło po zawarciu Umowy, uniemożliwiające wykonanie Umowy w</w:t>
      </w:r>
      <w:r>
        <w:t> </w:t>
      </w:r>
      <w:r w:rsidRPr="007A52CB">
        <w:t>całości lub w</w:t>
      </w:r>
      <w:r>
        <w:t> </w:t>
      </w:r>
      <w:r w:rsidRPr="007A52CB">
        <w:t>części, na stałe lub na pewien czas, któremu nie można zapobiec ani przeciwdziałać przy zachowaniu należytej staranności Stron. Za przejawy Siły Wyższej Strony uznają w</w:t>
      </w:r>
      <w:r>
        <w:t> </w:t>
      </w:r>
      <w:r w:rsidRPr="007A52CB">
        <w:t>szczególności:</w:t>
      </w:r>
    </w:p>
    <w:p w14:paraId="4CAACEE1" w14:textId="14472E79" w:rsidR="00EB748E" w:rsidRPr="007A52CB" w:rsidRDefault="00EB748E" w:rsidP="00A12B86">
      <w:pPr>
        <w:pStyle w:val="Poziom3"/>
      </w:pPr>
      <w:r w:rsidRPr="007A52CB">
        <w:t>klęski żywiołowe, w</w:t>
      </w:r>
      <w:r>
        <w:t> </w:t>
      </w:r>
      <w:r w:rsidRPr="007A52CB">
        <w:t>tym: trzęsienie ziemi, huragan, powódź oraz inne nadzwyczajne zjawiska atmosferyczne;</w:t>
      </w:r>
    </w:p>
    <w:p w14:paraId="4FCF5ECF" w14:textId="62051BD3" w:rsidR="00EB748E" w:rsidRPr="007A52CB" w:rsidRDefault="00EB748E" w:rsidP="00A12B86">
      <w:pPr>
        <w:pStyle w:val="Poziom3"/>
      </w:pPr>
      <w:r w:rsidRPr="007A52CB">
        <w:t>akty władzy państwowej, w</w:t>
      </w:r>
      <w:r>
        <w:t> </w:t>
      </w:r>
      <w:r w:rsidRPr="007A52CB">
        <w:t>tym: stan wojenny, stan wyjątkowy, itd.;</w:t>
      </w:r>
    </w:p>
    <w:p w14:paraId="61751991" w14:textId="521DC979" w:rsidR="00EB748E" w:rsidRPr="007A52CB" w:rsidRDefault="00EB748E" w:rsidP="00A12B86">
      <w:pPr>
        <w:pStyle w:val="Poziom3"/>
      </w:pPr>
      <w:r w:rsidRPr="007A52CB">
        <w:t>działania wojenne, akty sabotażu, akty terrorystyczne i</w:t>
      </w:r>
      <w:r>
        <w:t> </w:t>
      </w:r>
      <w:r w:rsidRPr="007A52CB">
        <w:t>inne podobne wydarzenia zagrażające porządkowi publicznemu;</w:t>
      </w:r>
    </w:p>
    <w:p w14:paraId="6462BEDE" w14:textId="30162653" w:rsidR="00EB748E" w:rsidRPr="007A52CB" w:rsidRDefault="00EB748E" w:rsidP="00A12B86">
      <w:pPr>
        <w:pStyle w:val="Poziom3"/>
      </w:pPr>
      <w:r w:rsidRPr="007A52CB">
        <w:t>strajki powszechne lub inne niepokoje społeczne, w</w:t>
      </w:r>
      <w:r>
        <w:t> </w:t>
      </w:r>
      <w:r w:rsidRPr="007A52CB">
        <w:t>tym publiczne demonstracje, z</w:t>
      </w:r>
      <w:r>
        <w:t> </w:t>
      </w:r>
      <w:r w:rsidRPr="007A52CB">
        <w:t>wyłączeniem strajków u</w:t>
      </w:r>
      <w:r>
        <w:t> </w:t>
      </w:r>
      <w:r w:rsidRPr="007A52CB">
        <w:t>Stron.</w:t>
      </w:r>
    </w:p>
    <w:p w14:paraId="3B4139C5" w14:textId="765A6C04" w:rsidR="00EB748E" w:rsidRPr="007A52CB" w:rsidRDefault="00EB748E" w:rsidP="00A12B86">
      <w:pPr>
        <w:pStyle w:val="Poziom2"/>
      </w:pPr>
      <w:r w:rsidRPr="007A52CB">
        <w:lastRenderedPageBreak/>
        <w:t>Jeżeli Siła Wyższa uniemożliwia lub uniemożliwi jednej ze Stron wywiązanie się z</w:t>
      </w:r>
      <w:r>
        <w:t> </w:t>
      </w:r>
      <w:r w:rsidRPr="007A52CB">
        <w:t>jakiegokolwiek zobowiązania objętego Umową, Strona ta zobowiązana jest niezwłocznie, nie później jednak niż w</w:t>
      </w:r>
      <w:r>
        <w:t> </w:t>
      </w:r>
      <w:r w:rsidRPr="007A52CB">
        <w:t>terminie dwóch dni od wystąpienia Siły Wyższej, zawiadomić drugą Stronę na piśmie o</w:t>
      </w:r>
      <w:r>
        <w:t> </w:t>
      </w:r>
      <w:r w:rsidRPr="007A52CB">
        <w:t>wydarzeniu lub okolicznościach stanowiących Siłę Wyższą wymieniając przy tym zobowiązania, z</w:t>
      </w:r>
      <w:r>
        <w:t> </w:t>
      </w:r>
      <w:r w:rsidRPr="007A52CB">
        <w:t>których nie może lub nie będzie mogła się wywiązać oraz wskazując przewidywany okres, w</w:t>
      </w:r>
      <w:r>
        <w:t> </w:t>
      </w:r>
      <w:r w:rsidRPr="007A52CB">
        <w:t>którym nie będzie możliwe wykonywanie Umowy. Powinna także dążyć do kontynuowania realizacji swoich zobowiązań w</w:t>
      </w:r>
      <w:r>
        <w:t> </w:t>
      </w:r>
      <w:r w:rsidRPr="007A52CB">
        <w:t>rozsądnym zakresie oraz podjąć działania niezbędne do zminimalizowania skutków działania Siły Wyższej oraz czasu jej trwania.</w:t>
      </w:r>
    </w:p>
    <w:p w14:paraId="5051FC5A" w14:textId="23C828D0" w:rsidR="00EB748E" w:rsidRPr="00D55CED" w:rsidRDefault="00EB748E" w:rsidP="00A12B86">
      <w:pPr>
        <w:pStyle w:val="Poziom2"/>
      </w:pPr>
      <w:bookmarkStart w:id="25" w:name="_Ref226646985"/>
      <w:r w:rsidRPr="007A52CB">
        <w:t>Strony nie ponoszą odpowiedzialności za niewykonanie lub nienależyte wykonanie Umowy w</w:t>
      </w:r>
      <w:r>
        <w:t> </w:t>
      </w:r>
      <w:r w:rsidRPr="007A52CB">
        <w:t>całości lub w</w:t>
      </w:r>
      <w:r>
        <w:t> </w:t>
      </w:r>
      <w:r w:rsidRPr="007A52CB">
        <w:t>części, w</w:t>
      </w:r>
      <w:r>
        <w:t> </w:t>
      </w:r>
      <w:r w:rsidRPr="007A52CB">
        <w:t>takim zakresie, w</w:t>
      </w:r>
      <w:r>
        <w:t> </w:t>
      </w:r>
      <w:r w:rsidRPr="007A52CB">
        <w:t xml:space="preserve">jakim </w:t>
      </w:r>
      <w:r w:rsidRPr="00D55CED">
        <w:t>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bookmarkEnd w:id="25"/>
    </w:p>
    <w:p w14:paraId="155F774A" w14:textId="61EB1D7C" w:rsidR="00EB748E" w:rsidRPr="00D55CED" w:rsidRDefault="00EB748E" w:rsidP="00A12B86">
      <w:pPr>
        <w:pStyle w:val="Poziom2"/>
      </w:pPr>
      <w:bookmarkStart w:id="26" w:name="_Ref226645630"/>
      <w:r w:rsidRPr="00D55CED">
        <w:t>Negocjacje, o których mowa w ust. </w:t>
      </w:r>
      <w:r w:rsidR="007C7BD7">
        <w:fldChar w:fldCharType="begin"/>
      </w:r>
      <w:r w:rsidR="007C7BD7">
        <w:instrText xml:space="preserve"> REF _Ref226646985 \n \h </w:instrText>
      </w:r>
      <w:r w:rsidR="007C7BD7">
        <w:fldChar w:fldCharType="separate"/>
      </w:r>
      <w:r w:rsidR="008B511A">
        <w:t>3</w:t>
      </w:r>
      <w:r w:rsidR="007C7BD7">
        <w:fldChar w:fldCharType="end"/>
      </w:r>
      <w:r w:rsidRPr="00D55CED">
        <w:t>, uważa się za bezskutecznie zakończone, jeżeli po upływie 15 dni od dnia ich rozpoczęcia Strony nie osiągną porozumienia, chyba że przed upływem tego terminu Strony wyrażą w formie pisemnej zgodę na ich kontynuowanie i określą inną datę zakończenia negocjacji.</w:t>
      </w:r>
      <w:bookmarkEnd w:id="26"/>
    </w:p>
    <w:p w14:paraId="0DBF75E0" w14:textId="25680643" w:rsidR="00861CCD" w:rsidRPr="00D55CED" w:rsidRDefault="00EB748E" w:rsidP="00A12B86">
      <w:pPr>
        <w:pStyle w:val="Poziom2"/>
      </w:pPr>
      <w:bookmarkStart w:id="27" w:name="_Ref226645624"/>
      <w:r w:rsidRPr="00D55CED">
        <w:t>W przypadku bezskutecznego zakończenia negocjacji w terminie określonym zgodnie z ust. </w:t>
      </w:r>
      <w:r w:rsidR="00D55CED" w:rsidRPr="00D55CED">
        <w:fldChar w:fldCharType="begin"/>
      </w:r>
      <w:r w:rsidR="00D55CED" w:rsidRPr="00D55CED">
        <w:instrText xml:space="preserve"> REF _Ref226645630 \n \h </w:instrText>
      </w:r>
      <w:r w:rsidR="00D55CED">
        <w:instrText xml:space="preserve"> \* MERGEFORMAT </w:instrText>
      </w:r>
      <w:r w:rsidR="00D55CED" w:rsidRPr="00D55CED">
        <w:fldChar w:fldCharType="separate"/>
      </w:r>
      <w:r w:rsidR="008B511A">
        <w:t>4</w:t>
      </w:r>
      <w:r w:rsidR="00D55CED" w:rsidRPr="00D55CED">
        <w:fldChar w:fldCharType="end"/>
      </w:r>
      <w:r w:rsidRPr="00D55CED">
        <w:t>, Zamawiający jest uprawniony do rozwiązania Umowy bez zachowania okresu wypowiedzenia ze skutkiem natychmiastowy</w:t>
      </w:r>
      <w:bookmarkEnd w:id="27"/>
      <w:r w:rsidR="00861CCD" w:rsidRPr="00D55CED">
        <w:t>m</w:t>
      </w:r>
      <w:r w:rsidR="00861CCD">
        <w:t>.</w:t>
      </w:r>
    </w:p>
    <w:p w14:paraId="68EC0C4C" w14:textId="0519C21C" w:rsidR="00991AD7" w:rsidRPr="00822208" w:rsidRDefault="00991AD7" w:rsidP="00C67AD9">
      <w:pPr>
        <w:pStyle w:val="Poziom1"/>
      </w:pPr>
      <w:r>
        <w:br/>
      </w:r>
      <w:bookmarkStart w:id="28" w:name="_Ref226645546"/>
      <w:r w:rsidRPr="00822208">
        <w:t>POUFNOŚĆ</w:t>
      </w:r>
      <w:bookmarkEnd w:id="28"/>
    </w:p>
    <w:p w14:paraId="4AB3BB31" w14:textId="21D4FE6D" w:rsidR="00EB748E" w:rsidRPr="007A52CB" w:rsidRDefault="00EB748E" w:rsidP="00A12B86">
      <w:pPr>
        <w:pStyle w:val="Poziom2"/>
      </w:pPr>
      <w:r w:rsidRPr="007A52CB">
        <w:t>Wykonawca nieodwołalnie i</w:t>
      </w:r>
      <w:r>
        <w:t> </w:t>
      </w:r>
      <w:r w:rsidRPr="007A52CB">
        <w:t>bezwarunkowo zobowiązuje się do zachowania poufności Informacji Poufnych w</w:t>
      </w:r>
      <w:r>
        <w:t> </w:t>
      </w:r>
      <w:r w:rsidRPr="007A52CB">
        <w:t>rozumieniu niniejszego paragrafu oraz zobowiązuje się traktować je i</w:t>
      </w:r>
      <w:r>
        <w:t> </w:t>
      </w:r>
      <w:r w:rsidRPr="007A52CB">
        <w:t>chronić jak tajemnicę przedsiębiorstwa w</w:t>
      </w:r>
      <w:r>
        <w:t> </w:t>
      </w:r>
      <w:r w:rsidRPr="007A52CB">
        <w:t xml:space="preserve">rozumieniu ustawy </w:t>
      </w:r>
      <w:r w:rsidR="003475C0">
        <w:t>z </w:t>
      </w:r>
      <w:r w:rsidRPr="007A52CB">
        <w:t>16 kwietnia 1993 roku o</w:t>
      </w:r>
      <w:r>
        <w:t> </w:t>
      </w:r>
      <w:r w:rsidRPr="007A52CB">
        <w:t>zwalczaniu nieuczciwej konkurencji oraz informacji poufnych (inside information) w</w:t>
      </w:r>
      <w:r>
        <w:t> </w:t>
      </w:r>
      <w:r w:rsidRPr="007A52CB">
        <w:t>rozumieniu rozporządzenia Parlamentu Europejskiego i</w:t>
      </w:r>
      <w:r>
        <w:t> </w:t>
      </w:r>
      <w:r w:rsidRPr="007A52CB">
        <w:t xml:space="preserve">Rady (UE) nr 596/2014 </w:t>
      </w:r>
      <w:r w:rsidR="003475C0">
        <w:t>z </w:t>
      </w:r>
      <w:r w:rsidRPr="007A52CB">
        <w:t>16 kwietnia 2014 roku w</w:t>
      </w:r>
      <w:r>
        <w:t> </w:t>
      </w:r>
      <w:r w:rsidRPr="007A52CB">
        <w:t>sprawie nadużyć na rynku (rozporządzenie w</w:t>
      </w:r>
      <w:r>
        <w:t> </w:t>
      </w:r>
      <w:r w:rsidRPr="007A52CB">
        <w:t>sprawie nadużyć na rynku) oraz uchylające dyrektywę 2003/6/WE Parlamentu Europejskiego i</w:t>
      </w:r>
      <w:r>
        <w:t> </w:t>
      </w:r>
      <w:r w:rsidRPr="007A52CB">
        <w:t>Rady i</w:t>
      </w:r>
      <w:r>
        <w:t> </w:t>
      </w:r>
      <w:r w:rsidRPr="007A52CB">
        <w:t>dyrektywy Komisji 2003/124/WE, 2003/125/WE</w:t>
      </w:r>
      <w:r>
        <w:t xml:space="preserve"> </w:t>
      </w:r>
      <w:r w:rsidRPr="007A52CB">
        <w:t>i</w:t>
      </w:r>
      <w:r>
        <w:t> </w:t>
      </w:r>
      <w:r w:rsidRPr="007A52CB">
        <w:t>2004/72/WE (</w:t>
      </w:r>
      <w:r w:rsidRPr="00A11366">
        <w:rPr>
          <w:b/>
        </w:rPr>
        <w:t>„rozporządzenie MAR”</w:t>
      </w:r>
      <w:r w:rsidRPr="007A52CB">
        <w:t>).</w:t>
      </w:r>
    </w:p>
    <w:p w14:paraId="47B4FEDD" w14:textId="0D586D4C" w:rsidR="00EB748E" w:rsidRPr="007A52CB" w:rsidRDefault="00EB748E" w:rsidP="00A12B86">
      <w:pPr>
        <w:pStyle w:val="Poziom2"/>
      </w:pPr>
      <w:r w:rsidRPr="007A52CB">
        <w:t>Przez Informacje Poufne należy rozumieć wszelkie informacje (w</w:t>
      </w:r>
      <w:r>
        <w:t> </w:t>
      </w:r>
      <w:r w:rsidRPr="007A52CB">
        <w:t>tym przekazane lub pozyskane w</w:t>
      </w:r>
      <w:r>
        <w:t> </w:t>
      </w:r>
      <w:r w:rsidRPr="007A52CB">
        <w:t>formie ustnej, pisemnej, elektronicznej i</w:t>
      </w:r>
      <w:r>
        <w:t> </w:t>
      </w:r>
      <w:r w:rsidRPr="007A52CB">
        <w:t>każdej innej) związane z</w:t>
      </w:r>
      <w:r>
        <w:t> </w:t>
      </w:r>
      <w:r w:rsidRPr="007A52CB">
        <w:t>Umową (w</w:t>
      </w:r>
      <w:r>
        <w:t> </w:t>
      </w:r>
      <w:r w:rsidRPr="007A52CB">
        <w:t>tym także sam fakt jej zawarcia), uzyskane w</w:t>
      </w:r>
      <w:r>
        <w:t> </w:t>
      </w:r>
      <w:r w:rsidRPr="007A52CB">
        <w:t>trakcie negocjacji warunków Umowy, w</w:t>
      </w:r>
      <w:r>
        <w:t> </w:t>
      </w:r>
      <w:r w:rsidRPr="007A52CB">
        <w:t>trakcie postępowań mających na celu zawarcie Umowy oraz w</w:t>
      </w:r>
      <w:r>
        <w:t> </w:t>
      </w:r>
      <w:r w:rsidRPr="007A52CB">
        <w:t>trakcie jej realizacji, bez względu na to, czy zostały one udostępnione Wykonawcy w</w:t>
      </w:r>
      <w:r>
        <w:t> </w:t>
      </w:r>
      <w:r w:rsidRPr="007A52CB">
        <w:t>związku z</w:t>
      </w:r>
      <w:r>
        <w:t> </w:t>
      </w:r>
      <w:r w:rsidRPr="007A52CB">
        <w:t>zawarciem lub wykonywaniem Umowy, czy też zostały pozyskane przy tej okazji</w:t>
      </w:r>
      <w:r>
        <w:t xml:space="preserve"> </w:t>
      </w:r>
      <w:r w:rsidRPr="007A52CB">
        <w:t>w</w:t>
      </w:r>
      <w:r>
        <w:t> </w:t>
      </w:r>
      <w:r w:rsidRPr="007A52CB">
        <w:t>inny sposób, w</w:t>
      </w:r>
      <w:r>
        <w:t> </w:t>
      </w:r>
      <w:r w:rsidRPr="007A52CB">
        <w:t>szczególności informacje o</w:t>
      </w:r>
      <w:r>
        <w:t> </w:t>
      </w:r>
      <w:r w:rsidRPr="007A52CB">
        <w:t>charakterze finansowym, gospodarczym, ekonomicznym, prawnym, technicznym, organizacyjnym, handlowym, administracyjnym, marketingowym, w</w:t>
      </w:r>
      <w:r>
        <w:t> </w:t>
      </w:r>
      <w:r w:rsidRPr="007A52CB">
        <w:t>tym dotyczące Zamawiającego, a</w:t>
      </w:r>
      <w:r>
        <w:t> </w:t>
      </w:r>
      <w:r w:rsidRPr="007A52CB">
        <w:t>także innych podmiotów, w</w:t>
      </w:r>
      <w:r>
        <w:t> </w:t>
      </w:r>
      <w:r w:rsidRPr="007A52CB">
        <w:t>szczególności tych, z</w:t>
      </w:r>
      <w:r>
        <w:t> </w:t>
      </w:r>
      <w:r w:rsidRPr="007A52CB">
        <w:t>którymi Zamawiający pozostaje w</w:t>
      </w:r>
      <w:r>
        <w:t> </w:t>
      </w:r>
      <w:r w:rsidRPr="007A52CB">
        <w:t>stosunku dominacji lub zależności oraz, z</w:t>
      </w:r>
      <w:r>
        <w:t> </w:t>
      </w:r>
      <w:r w:rsidRPr="007A52CB">
        <w:t>którymi jest powiązany kapitałowo lub umownie (Informacje Poufne).</w:t>
      </w:r>
    </w:p>
    <w:p w14:paraId="05A22DA5" w14:textId="77A4307B" w:rsidR="00EB748E" w:rsidRPr="007A52CB" w:rsidRDefault="00EB748E" w:rsidP="00A12B86">
      <w:pPr>
        <w:pStyle w:val="Poziom2"/>
      </w:pPr>
      <w:r w:rsidRPr="007A52CB">
        <w:t>Informacja poufna (inside information) w</w:t>
      </w:r>
      <w:r>
        <w:t> </w:t>
      </w:r>
      <w:r w:rsidRPr="007A52CB">
        <w:t>rozumieniu art.</w:t>
      </w:r>
      <w:r>
        <w:t> </w:t>
      </w:r>
      <w:r w:rsidRPr="007A52CB">
        <w:t>7. rozporządzenia MAR</w:t>
      </w:r>
      <w:r>
        <w:t xml:space="preserve"> </w:t>
      </w:r>
      <w:r w:rsidRPr="007A52CB">
        <w:t>to informacja, która jest określona w</w:t>
      </w:r>
      <w:r>
        <w:t> </w:t>
      </w:r>
      <w:r w:rsidRPr="007A52CB">
        <w:t>sposób precyzyjny, nie została podana do publicznej wiadomości, dotyczy bezpośrednio i</w:t>
      </w:r>
      <w:r>
        <w:t> </w:t>
      </w:r>
      <w:r w:rsidRPr="007A52CB">
        <w:t xml:space="preserve">pośrednio, jednego lub większej liczby emitentów lub jednego lub </w:t>
      </w:r>
      <w:r w:rsidRPr="007A52CB">
        <w:lastRenderedPageBreak/>
        <w:t>większej liczby instrumentów finansowych, miałaby prawdopodobnie znaczący wpływ na ceny tych instrumentów finansowych lub na ceny powiązanych pochodnych instrumentów finansowych (Informacje Poufne w</w:t>
      </w:r>
      <w:r>
        <w:t> </w:t>
      </w:r>
      <w:r w:rsidRPr="007A52CB">
        <w:t>rozumieniu rozporządzenia MAR).</w:t>
      </w:r>
    </w:p>
    <w:p w14:paraId="39BDBFC0" w14:textId="4CF1463C" w:rsidR="00EB748E" w:rsidRPr="007A52CB" w:rsidRDefault="00EB748E" w:rsidP="00A12B86">
      <w:pPr>
        <w:pStyle w:val="Poziom2"/>
      </w:pPr>
      <w:r w:rsidRPr="007A52CB">
        <w:t>Wykonawca nie może bez uprzedniej pisemnej, pod rygorem nieważności, zgody Zamawiającego ujawniać, upubliczniać, przekazywać ani w</w:t>
      </w:r>
      <w:r>
        <w:t> </w:t>
      </w:r>
      <w:r w:rsidRPr="007A52CB">
        <w:t>inny sposób udostępniać osobom trzecim lub wykorzystywać do celów innych niż realizacja Umowy, jakichkolwiek Informacji Poufnych.</w:t>
      </w:r>
    </w:p>
    <w:p w14:paraId="4B26F48E" w14:textId="77777777" w:rsidR="00EB748E" w:rsidRPr="007A52CB" w:rsidRDefault="00EB748E" w:rsidP="00A12B86">
      <w:pPr>
        <w:pStyle w:val="Poziom2"/>
      </w:pPr>
      <w:r w:rsidRPr="007A52CB">
        <w:t>Zobowiązanie do zachowania poufności nie ma zastosowania do Informacji Poufnych:</w:t>
      </w:r>
    </w:p>
    <w:p w14:paraId="50E75089" w14:textId="77777777" w:rsidR="00EB748E" w:rsidRPr="007A52CB" w:rsidRDefault="00EB748E" w:rsidP="00A12B86">
      <w:pPr>
        <w:pStyle w:val="Poziom3"/>
      </w:pPr>
      <w:r w:rsidRPr="007A52CB">
        <w:t>które są dostępne Wykonawcy przed ich ujawnieniem Wykonawcy przez Zamawiającego;</w:t>
      </w:r>
    </w:p>
    <w:p w14:paraId="36A3B9BB" w14:textId="22E37080" w:rsidR="00EB748E" w:rsidRPr="007A52CB" w:rsidRDefault="00EB748E" w:rsidP="00A12B86">
      <w:pPr>
        <w:pStyle w:val="Poziom3"/>
      </w:pPr>
      <w:r w:rsidRPr="007A52CB">
        <w:t>które zostały uzyskane z</w:t>
      </w:r>
      <w:r>
        <w:t> </w:t>
      </w:r>
      <w:r w:rsidRPr="007A52CB">
        <w:t>wyraźnym wyłączeniem przez Zamawiającego zobowiązania Wykonawcy do zachowania poufności;</w:t>
      </w:r>
    </w:p>
    <w:p w14:paraId="5C0D7936" w14:textId="42191021" w:rsidR="00EB748E" w:rsidRPr="007A52CB" w:rsidRDefault="00EB748E" w:rsidP="00A12B86">
      <w:pPr>
        <w:pStyle w:val="Poziom3"/>
      </w:pPr>
      <w:r w:rsidRPr="007A52CB">
        <w:t>które zostały uzyskane od osoby trzeciej, która uprawniona jest do udzielenia takich informacji; których ujawnienie wymagane jest na podstawie bezwzględnie obowiązujących przepisów prawa lub na podstawie żądania uprawnionych władz; 5) które stanowią informacje powszechnie znane.</w:t>
      </w:r>
    </w:p>
    <w:p w14:paraId="0BEFF765" w14:textId="7EE21557" w:rsidR="00EB748E" w:rsidRPr="007A52CB" w:rsidRDefault="00EB748E" w:rsidP="00A12B86">
      <w:pPr>
        <w:pStyle w:val="Poziom2"/>
      </w:pPr>
      <w:r w:rsidRPr="007A52CB">
        <w:t>W</w:t>
      </w:r>
      <w:r>
        <w:t> </w:t>
      </w:r>
      <w:r w:rsidRPr="007A52CB">
        <w:t>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w:t>
      </w:r>
      <w:r>
        <w:t> </w:t>
      </w:r>
      <w:r w:rsidRPr="007A52CB">
        <w:t>Umowie oraz podejmie wszelkie niezbędne kroki dla zapewnienia, że żadna z</w:t>
      </w:r>
      <w:r>
        <w:t> </w:t>
      </w:r>
      <w:r w:rsidRPr="007A52CB">
        <w:t>tych osób nie ujawni Informacji Poufnych. Za działania lub zaniechania takich osób Wykonawca ponosi odpowiedzialność, jak za działania i</w:t>
      </w:r>
      <w:r>
        <w:t> </w:t>
      </w:r>
      <w:r w:rsidRPr="007A52CB">
        <w:t>zaniechania własne.</w:t>
      </w:r>
    </w:p>
    <w:p w14:paraId="0FF28AF4" w14:textId="498FF235" w:rsidR="00EB748E" w:rsidRPr="007A52CB" w:rsidRDefault="00EB748E" w:rsidP="00A12B86">
      <w:pPr>
        <w:pStyle w:val="Poziom2"/>
      </w:pPr>
      <w:r w:rsidRPr="007A52CB">
        <w:t>Wykonawca oświadcza, że dysponuje odpowiednimi środkami organizacyjno-technicznymi, które zapewniają bezpieczeństwo informacjom przekazanym przez Zamawiającego w</w:t>
      </w:r>
      <w:r>
        <w:t> </w:t>
      </w:r>
      <w:r w:rsidRPr="007A52CB">
        <w:t>ramach realizacji Umowy.</w:t>
      </w:r>
    </w:p>
    <w:p w14:paraId="539BE6E5" w14:textId="03E80F6E" w:rsidR="00EB748E" w:rsidRPr="007A52CB" w:rsidRDefault="00EB748E" w:rsidP="00A12B86">
      <w:pPr>
        <w:pStyle w:val="Poziom2"/>
      </w:pPr>
      <w:r w:rsidRPr="007A52CB">
        <w:t>Zobowiązanie do zachowania poufności, o</w:t>
      </w:r>
      <w:r>
        <w:t> </w:t>
      </w:r>
      <w:r w:rsidRPr="007A52CB">
        <w:t>którym mowa w</w:t>
      </w:r>
      <w:r>
        <w:t> </w:t>
      </w:r>
      <w:r w:rsidRPr="007A52CB">
        <w:t>niniejszym paragrafie wiąże Wykonawcę w</w:t>
      </w:r>
      <w:r>
        <w:t> </w:t>
      </w:r>
      <w:r w:rsidRPr="007A52CB">
        <w:t>czasie obowiązywania Umowy, a</w:t>
      </w:r>
      <w:r>
        <w:t> </w:t>
      </w:r>
      <w:r w:rsidRPr="007A52CB">
        <w:t>także w</w:t>
      </w:r>
      <w:r>
        <w:t> </w:t>
      </w:r>
      <w:r w:rsidRPr="007A52CB">
        <w:t>okresie 5 lat od jej wygaśnięcia, rozwiązania lub odstąpienia od Umowy.</w:t>
      </w:r>
    </w:p>
    <w:p w14:paraId="55B5F1B6" w14:textId="22F5EED4" w:rsidR="00EB748E" w:rsidRPr="007A52CB" w:rsidRDefault="00EB748E" w:rsidP="00A12B86">
      <w:pPr>
        <w:pStyle w:val="Poziom2"/>
      </w:pPr>
      <w:r w:rsidRPr="007A52CB">
        <w:t>Wykonawca zobowiązuje się, że zarówno on, jak i</w:t>
      </w:r>
      <w:r>
        <w:t> </w:t>
      </w:r>
      <w:r w:rsidRPr="007A52CB">
        <w:t>osoby, którymi posługuje się przy wykonywaniu Umowy, niezwłocznie po zakończeniu wykonania Umowy, a</w:t>
      </w:r>
      <w:r>
        <w:t> </w:t>
      </w:r>
      <w:r w:rsidRPr="007A52CB">
        <w:t>także na każde pisemne żądanie Zamawiającego, bezzwłocznie zwrócą lub zniszczą wszelkie dokumenty lub inne nośniki Informacji Poufnych, w</w:t>
      </w:r>
      <w:r>
        <w:t> </w:t>
      </w:r>
      <w:r w:rsidRPr="007A52CB">
        <w:t>tym ich kopie oraz opracowania i</w:t>
      </w:r>
      <w:r>
        <w:t> </w:t>
      </w:r>
      <w:r w:rsidRPr="007A52CB">
        <w:t>wyciągi, za wyjątkiem jednego ich egzemplarza dla celów archiwalnych, który Wykonawca uprawniony jest zachować. Ponadto nie wymaga się od Wykonawcy usunięcia dokumentów przechowywanych w</w:t>
      </w:r>
      <w:r>
        <w:t> </w:t>
      </w:r>
      <w:r w:rsidRPr="007A52CB">
        <w:t>elektronicznym systemie archiwizacji lub kopii dokumentów, które zostały sporządzone zgodnie z</w:t>
      </w:r>
      <w:r>
        <w:t> </w:t>
      </w:r>
      <w:r w:rsidRPr="007A52CB">
        <w:t>automatycznymi procedurami tworzenia kopii zapasowych IT lub wewnętrznymi procedurami Wykonawcy odzyskiwania danych po awarii, pod warunkiem, że w</w:t>
      </w:r>
      <w:r>
        <w:t> </w:t>
      </w:r>
      <w:r w:rsidRPr="007A52CB">
        <w:t>każdym przypadku takie dokumenty będą nadal traktowane jako poufne.</w:t>
      </w:r>
    </w:p>
    <w:p w14:paraId="4006A89C" w14:textId="3F0B2C9C" w:rsidR="00EB748E" w:rsidRPr="007A52CB" w:rsidRDefault="00EB748E" w:rsidP="00A12B86">
      <w:pPr>
        <w:pStyle w:val="Poziom2"/>
      </w:pPr>
      <w:r w:rsidRPr="007A52CB">
        <w:t>Określone w</w:t>
      </w:r>
      <w:r>
        <w:t> </w:t>
      </w:r>
      <w:r w:rsidRPr="007A52CB">
        <w:t>niniejszym paragrafie obowiązki Wykonawcy w</w:t>
      </w:r>
      <w:r>
        <w:t> </w:t>
      </w:r>
      <w:r w:rsidRPr="007A52CB">
        <w:t>zakresie Informacji Poufnych dotyczą również Podwykonawców. Wykonawca zapewni, aby umowy zawierane z</w:t>
      </w:r>
      <w:r>
        <w:t> </w:t>
      </w:r>
      <w:r w:rsidRPr="007A52CB">
        <w:t>Podwykonawcami zawierały odpowiednie zapisy gwarantujące zachowanie poufności w</w:t>
      </w:r>
      <w:r>
        <w:t> </w:t>
      </w:r>
      <w:r w:rsidRPr="007A52CB">
        <w:t>zakresie Informacji Poufnych przez Podwykonawców a</w:t>
      </w:r>
      <w:r>
        <w:t> </w:t>
      </w:r>
      <w:r w:rsidRPr="007A52CB">
        <w:t>nadto przekaże Zamawiającemu w</w:t>
      </w:r>
      <w:r>
        <w:t> </w:t>
      </w:r>
      <w:r w:rsidRPr="007A52CB">
        <w:t>terminie 7 dni od podpisania umowy z</w:t>
      </w:r>
      <w:r>
        <w:t> </w:t>
      </w:r>
      <w:r w:rsidRPr="007A52CB">
        <w:t>Podwykonawcą pisemne oświadczenie o</w:t>
      </w:r>
      <w:r>
        <w:t> </w:t>
      </w:r>
      <w:r w:rsidRPr="007A52CB">
        <w:t>zachowaniu poufności w</w:t>
      </w:r>
      <w:r>
        <w:t> </w:t>
      </w:r>
      <w:r w:rsidRPr="007A52CB">
        <w:t>zakresie Informacji Poufnych.</w:t>
      </w:r>
    </w:p>
    <w:p w14:paraId="5A7F4C2D" w14:textId="7A88BE24" w:rsidR="00EB748E" w:rsidRPr="00D55CED" w:rsidRDefault="00EB748E" w:rsidP="00A12B86">
      <w:pPr>
        <w:pStyle w:val="Poziom2"/>
      </w:pPr>
      <w:r w:rsidRPr="007A52CB">
        <w:t>Wykonawca przyjmuje do wiadomości, że w</w:t>
      </w:r>
      <w:r>
        <w:t> </w:t>
      </w:r>
      <w:r w:rsidRPr="007A52CB">
        <w:t>imieniu Zamawiającego usługi IT lub usługi finansowo-księgowe, w</w:t>
      </w:r>
      <w:r>
        <w:t> </w:t>
      </w:r>
      <w:r w:rsidRPr="007A52CB">
        <w:t xml:space="preserve">tym usługi windykacyjne (dalej: Czynności), może wykonywać inny </w:t>
      </w:r>
      <w:r w:rsidRPr="007A52CB">
        <w:lastRenderedPageBreak/>
        <w:t>podmiot z</w:t>
      </w:r>
      <w:r>
        <w:t> </w:t>
      </w:r>
      <w:r w:rsidRPr="007A52CB">
        <w:t>grupy kapitałowej Zamawiającego, w</w:t>
      </w:r>
      <w:r>
        <w:t> </w:t>
      </w:r>
      <w:r w:rsidRPr="00D55CED">
        <w:t>szczególności TAURON Obsługa Klienta sp. z o.o. (dalej: Podmiot Obsługujący).</w:t>
      </w:r>
    </w:p>
    <w:p w14:paraId="6E9C1A6A" w14:textId="6C4D0F57" w:rsidR="00EB748E" w:rsidRPr="00D55CED" w:rsidRDefault="00EB748E" w:rsidP="00A12B86">
      <w:pPr>
        <w:pStyle w:val="Poziom2"/>
      </w:pPr>
      <w:bookmarkStart w:id="29" w:name="_Ref226645652"/>
      <w:r w:rsidRPr="00D55CED">
        <w:t>Wykonawca wyraża zgodę na przekazywanie przez Zamawiającego Podmiotowi Obsługującemu wszelkich informacji i danych niezbędnych do prawidłowego wykonywania Czynności związanych z </w:t>
      </w:r>
      <w:r w:rsidR="00D549A9" w:rsidRPr="00D55CED">
        <w:t>Um</w:t>
      </w:r>
      <w:r w:rsidRPr="00D55CED">
        <w:t>ową.</w:t>
      </w:r>
      <w:bookmarkEnd w:id="29"/>
    </w:p>
    <w:p w14:paraId="1812D8A1" w14:textId="0D27FD28" w:rsidR="00EB748E" w:rsidRPr="00D55CED" w:rsidRDefault="00EB748E" w:rsidP="00A12B86">
      <w:pPr>
        <w:pStyle w:val="Poziom2"/>
      </w:pPr>
      <w:bookmarkStart w:id="30" w:name="_Ref226645666"/>
      <w:r w:rsidRPr="00D55CED">
        <w:t>Udostępnienie Podmiotowi Obsługującemu informacji i danych, o których mowa w ust. </w:t>
      </w:r>
      <w:r w:rsidR="00D55CED" w:rsidRPr="00D55CED">
        <w:fldChar w:fldCharType="begin"/>
      </w:r>
      <w:r w:rsidR="00D55CED" w:rsidRPr="00D55CED">
        <w:instrText xml:space="preserve"> REF _Ref226645652 \n \h </w:instrText>
      </w:r>
      <w:r w:rsidR="00D55CED">
        <w:instrText xml:space="preserve"> \* MERGEFORMAT </w:instrText>
      </w:r>
      <w:r w:rsidR="00D55CED" w:rsidRPr="00D55CED">
        <w:fldChar w:fldCharType="separate"/>
      </w:r>
      <w:r w:rsidR="008B511A">
        <w:t>12</w:t>
      </w:r>
      <w:r w:rsidR="00D55CED" w:rsidRPr="00D55CED">
        <w:fldChar w:fldCharType="end"/>
      </w:r>
      <w:r w:rsidRPr="00D55CED">
        <w:t>,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bookmarkEnd w:id="30"/>
    </w:p>
    <w:p w14:paraId="260D4A51" w14:textId="73EB0BAB" w:rsidR="00EB748E" w:rsidRPr="00D55CED" w:rsidRDefault="00EB748E" w:rsidP="00A12B86">
      <w:pPr>
        <w:pStyle w:val="Poziom2"/>
      </w:pPr>
      <w:r w:rsidRPr="00D55CED">
        <w:t>Strony zgodnie oświadczają, że postanowienia ust. </w:t>
      </w:r>
      <w:r w:rsidR="00D55CED" w:rsidRPr="00D55CED">
        <w:fldChar w:fldCharType="begin"/>
      </w:r>
      <w:r w:rsidR="00D55CED" w:rsidRPr="00D55CED">
        <w:instrText xml:space="preserve"> REF _Ref226645652 \n \h </w:instrText>
      </w:r>
      <w:r w:rsidR="00D55CED">
        <w:instrText xml:space="preserve"> \* MERGEFORMAT </w:instrText>
      </w:r>
      <w:r w:rsidR="00D55CED" w:rsidRPr="00D55CED">
        <w:fldChar w:fldCharType="separate"/>
      </w:r>
      <w:r w:rsidR="008B511A">
        <w:t>12</w:t>
      </w:r>
      <w:r w:rsidR="00D55CED" w:rsidRPr="00D55CED">
        <w:fldChar w:fldCharType="end"/>
      </w:r>
      <w:r w:rsidR="00D55CED" w:rsidRPr="00D55CED">
        <w:t>-</w:t>
      </w:r>
      <w:r w:rsidR="00D55CED" w:rsidRPr="00D55CED">
        <w:fldChar w:fldCharType="begin"/>
      </w:r>
      <w:r w:rsidR="00D55CED" w:rsidRPr="00D55CED">
        <w:instrText xml:space="preserve"> REF _Ref226645666 \n \h </w:instrText>
      </w:r>
      <w:r w:rsidR="00D55CED">
        <w:instrText xml:space="preserve"> \* MERGEFORMAT </w:instrText>
      </w:r>
      <w:r w:rsidR="00D55CED" w:rsidRPr="00D55CED">
        <w:fldChar w:fldCharType="separate"/>
      </w:r>
      <w:r w:rsidR="008B511A">
        <w:t>13</w:t>
      </w:r>
      <w:r w:rsidR="00D55CED" w:rsidRPr="00D55CED">
        <w:fldChar w:fldCharType="end"/>
      </w:r>
      <w:r w:rsidRPr="00D55CED">
        <w:t xml:space="preserve"> powinny być interpretowane możliwie szeroko w celu umożliwienia wykonywania Czynności przez Podmiot Obsługujący.</w:t>
      </w:r>
    </w:p>
    <w:p w14:paraId="1EA53E10" w14:textId="6D5FF065" w:rsidR="00EB748E" w:rsidRPr="00D55CED" w:rsidRDefault="00EB748E" w:rsidP="00A12B86">
      <w:pPr>
        <w:pStyle w:val="Poziom2"/>
      </w:pPr>
      <w:r w:rsidRPr="00D55CED">
        <w:t>Wykonawca przyjmuje do wiadomości, że wszelkie lub niektóre informacje ujawnione zgodnie z </w:t>
      </w:r>
      <w:r w:rsidR="00D549A9" w:rsidRPr="00D55CED">
        <w:t>Um</w:t>
      </w:r>
      <w:r w:rsidRPr="00D55CED">
        <w:t>ową mogą stanowić Informacje Poufne 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w:t>
      </w:r>
    </w:p>
    <w:p w14:paraId="2CE0E750" w14:textId="622E3898" w:rsidR="00EB748E" w:rsidRPr="007A52CB" w:rsidRDefault="00EB748E" w:rsidP="00A12B86">
      <w:pPr>
        <w:pStyle w:val="Poziom2"/>
      </w:pPr>
      <w:r w:rsidRPr="00D55CED">
        <w:t>Wykonawca zobowiązuje się nie ujawniać bezprawnie, nie wykorzystywać ani nie</w:t>
      </w:r>
      <w:r w:rsidRPr="007A52CB">
        <w:t xml:space="preserve"> zachęcać innych osób do wykorzystania Informacji Poufnych ujawnionych zgodnie</w:t>
      </w:r>
      <w:r>
        <w:t xml:space="preserve"> </w:t>
      </w:r>
      <w:r w:rsidRPr="007A52CB">
        <w:t>z</w:t>
      </w:r>
      <w:r>
        <w:t> </w:t>
      </w:r>
      <w:r w:rsidR="00D549A9">
        <w:t>Um</w:t>
      </w:r>
      <w:r w:rsidRPr="007A52CB">
        <w:t>ową, w</w:t>
      </w:r>
      <w:r>
        <w:t> </w:t>
      </w:r>
      <w:r w:rsidRPr="007A52CB">
        <w:t>sposób stanowiący nadużycie na rynku zgodnie z</w:t>
      </w:r>
      <w:r>
        <w:t> </w:t>
      </w:r>
      <w:r w:rsidRPr="007A52CB">
        <w:t>MAR.</w:t>
      </w:r>
    </w:p>
    <w:p w14:paraId="54993827" w14:textId="48705B54" w:rsidR="00EB748E" w:rsidRPr="007A52CB" w:rsidRDefault="00EB748E" w:rsidP="00A12B86">
      <w:pPr>
        <w:pStyle w:val="Poziom2"/>
      </w:pPr>
      <w:r w:rsidRPr="007A52CB">
        <w:t>Wykonawca w</w:t>
      </w:r>
      <w:r>
        <w:t> </w:t>
      </w:r>
      <w:r w:rsidRPr="007A52CB">
        <w:t>przypadku otrzymania informacji poufnych w</w:t>
      </w:r>
      <w:r>
        <w:t> </w:t>
      </w:r>
      <w:r w:rsidRPr="007A52CB">
        <w:t>rozumieniu rozporządzenia MAR zobowiązuje się do bezzwłocznego przekazania Zamawiającemu aktualnej listy osób mających dostęp do tych informacji.</w:t>
      </w:r>
    </w:p>
    <w:p w14:paraId="670BE822" w14:textId="77777777" w:rsidR="00861CCD" w:rsidRDefault="00EB748E" w:rsidP="00A12B86">
      <w:pPr>
        <w:pStyle w:val="Poziom2"/>
      </w:pPr>
      <w:r w:rsidRPr="007A52CB">
        <w:t>Zamawiający ma prawo udostępnić wszelkie informacje o</w:t>
      </w:r>
      <w:r>
        <w:t> </w:t>
      </w:r>
      <w:r w:rsidRPr="007A52CB">
        <w:t>Umowie, wynikające z</w:t>
      </w:r>
      <w:r>
        <w:t> </w:t>
      </w:r>
      <w:r w:rsidRPr="007A52CB">
        <w:t>Umowy i</w:t>
      </w:r>
      <w:r>
        <w:t> </w:t>
      </w:r>
      <w:r w:rsidRPr="007A52CB">
        <w:t>związanie z</w:t>
      </w:r>
      <w:r>
        <w:t> </w:t>
      </w:r>
      <w:r w:rsidRPr="007A52CB">
        <w:t>jej wykonaniem TAURON Polska Energia S.A. w</w:t>
      </w:r>
      <w:r>
        <w:t> </w:t>
      </w:r>
      <w:r w:rsidRPr="007A52CB">
        <w:t>Katowicach/innym spółkom z</w:t>
      </w:r>
      <w:r>
        <w:t> </w:t>
      </w:r>
      <w:r w:rsidRPr="007A52CB">
        <w:t>Grupy TAURON, w</w:t>
      </w:r>
      <w:r>
        <w:t> </w:t>
      </w:r>
      <w:r w:rsidRPr="007A52CB">
        <w:t>szczególności jej organom, komitetom i</w:t>
      </w:r>
      <w:r>
        <w:t> </w:t>
      </w:r>
      <w:r w:rsidRPr="007A52CB">
        <w:t>jednostkom organizacyjnym w</w:t>
      </w:r>
      <w:r>
        <w:t> </w:t>
      </w:r>
      <w:r w:rsidRPr="007A52CB">
        <w:t>ramach realizacji strategii Grupy TAURON, uzyskania stosownych zgód i</w:t>
      </w:r>
      <w:r>
        <w:t> </w:t>
      </w:r>
      <w:r w:rsidRPr="007A52CB">
        <w:t>opinii wynikających z</w:t>
      </w:r>
      <w:r>
        <w:t> </w:t>
      </w:r>
      <w:r w:rsidRPr="007A52CB">
        <w:t>regulacji wewnętrznych obowiązujących w</w:t>
      </w:r>
      <w:r>
        <w:t> </w:t>
      </w:r>
      <w:r w:rsidRPr="007A52CB">
        <w:t>Grupie TAURON, w</w:t>
      </w:r>
      <w:r>
        <w:t> </w:t>
      </w:r>
      <w:r w:rsidRPr="007A52CB">
        <w:t>zakresie zgodnym z</w:t>
      </w:r>
      <w:r>
        <w:t> </w:t>
      </w:r>
      <w:r w:rsidRPr="007A52CB">
        <w:t>prawe</w:t>
      </w:r>
      <w:r w:rsidR="00861CCD" w:rsidRPr="007A52CB">
        <w:t>m</w:t>
      </w:r>
      <w:r w:rsidR="00861CCD">
        <w:t>.</w:t>
      </w:r>
    </w:p>
    <w:p w14:paraId="5A521EAE" w14:textId="4ED540A2" w:rsidR="00991AD7" w:rsidRPr="002F31D4" w:rsidRDefault="00991AD7" w:rsidP="00C67AD9">
      <w:pPr>
        <w:pStyle w:val="Poziom1"/>
      </w:pPr>
      <w:r>
        <w:br/>
      </w:r>
      <w:r w:rsidRPr="002F31D4">
        <w:t>KLAUZULA UDOSTĘPNIENIA DANYCH OSOBOWYCH</w:t>
      </w:r>
    </w:p>
    <w:p w14:paraId="2A9FC570" w14:textId="3C7FF8A3" w:rsidR="00EB748E" w:rsidRPr="007A52CB" w:rsidRDefault="00EB748E" w:rsidP="00A12B86">
      <w:pPr>
        <w:pStyle w:val="Poziom2"/>
        <w:rPr>
          <w:lang w:eastAsia="pl-PL"/>
        </w:rPr>
      </w:pPr>
      <w:r w:rsidRPr="007A52CB">
        <w:rPr>
          <w:lang w:eastAsia="pl-PL"/>
        </w:rPr>
        <w:t>Jeżeli wykonanie Umowy będzie wiązać się z</w:t>
      </w:r>
      <w:r>
        <w:rPr>
          <w:lang w:eastAsia="pl-PL"/>
        </w:rPr>
        <w:t> </w:t>
      </w:r>
      <w:r w:rsidRPr="007A52CB">
        <w:rPr>
          <w:lang w:eastAsia="pl-PL"/>
        </w:rPr>
        <w:t>jakimikolwiek operacjami na danych osobowych, Strony zobowiązują się postępować w</w:t>
      </w:r>
      <w:r>
        <w:rPr>
          <w:lang w:eastAsia="pl-PL"/>
        </w:rPr>
        <w:t> </w:t>
      </w:r>
      <w:r w:rsidRPr="007A52CB">
        <w:rPr>
          <w:lang w:eastAsia="pl-PL"/>
        </w:rPr>
        <w:t>tym zakresie zgodnie z</w:t>
      </w:r>
      <w:r>
        <w:rPr>
          <w:lang w:eastAsia="pl-PL"/>
        </w:rPr>
        <w:t> </w:t>
      </w:r>
      <w:r w:rsidRPr="007A52CB">
        <w:rPr>
          <w:lang w:eastAsia="pl-PL"/>
        </w:rPr>
        <w:t>obowiązującymi przepisami dotyczącymi ochrony danych osobowych, tj. w</w:t>
      </w:r>
      <w:r>
        <w:rPr>
          <w:lang w:eastAsia="pl-PL"/>
        </w:rPr>
        <w:t> </w:t>
      </w:r>
      <w:r w:rsidRPr="007A52CB">
        <w:rPr>
          <w:lang w:eastAsia="pl-PL"/>
        </w:rPr>
        <w:t>szczególności przepisami Rozporządzenia Parlamentu Europejskiego i</w:t>
      </w:r>
      <w:r>
        <w:rPr>
          <w:lang w:eastAsia="pl-PL"/>
        </w:rPr>
        <w:t> </w:t>
      </w:r>
      <w:r w:rsidRPr="007A52CB">
        <w:rPr>
          <w:lang w:eastAsia="pl-PL"/>
        </w:rPr>
        <w:t xml:space="preserve">Rady (EU) 2016/679 </w:t>
      </w:r>
      <w:r w:rsidR="003475C0">
        <w:rPr>
          <w:lang w:eastAsia="pl-PL"/>
        </w:rPr>
        <w:t>z </w:t>
      </w:r>
      <w:r w:rsidRPr="007A52CB">
        <w:rPr>
          <w:lang w:eastAsia="pl-PL"/>
        </w:rPr>
        <w:t>27 kwietnia 2016</w:t>
      </w:r>
      <w:r w:rsidR="003475C0">
        <w:rPr>
          <w:lang w:eastAsia="pl-PL"/>
        </w:rPr>
        <w:t xml:space="preserve"> roku </w:t>
      </w:r>
      <w:r w:rsidRPr="007A52CB">
        <w:rPr>
          <w:lang w:eastAsia="pl-PL"/>
        </w:rPr>
        <w:t>w</w:t>
      </w:r>
      <w:r>
        <w:rPr>
          <w:lang w:eastAsia="pl-PL"/>
        </w:rPr>
        <w:t> </w:t>
      </w:r>
      <w:r w:rsidRPr="007A52CB">
        <w:rPr>
          <w:lang w:eastAsia="pl-PL"/>
        </w:rPr>
        <w:t>sprawie ochrony osób fizycznych w</w:t>
      </w:r>
      <w:r>
        <w:rPr>
          <w:lang w:eastAsia="pl-PL"/>
        </w:rPr>
        <w:t> </w:t>
      </w:r>
      <w:r w:rsidRPr="007A52CB">
        <w:rPr>
          <w:lang w:eastAsia="pl-PL"/>
        </w:rPr>
        <w:t>związku z</w:t>
      </w:r>
      <w:r>
        <w:rPr>
          <w:lang w:eastAsia="pl-PL"/>
        </w:rPr>
        <w:t> </w:t>
      </w:r>
      <w:r w:rsidRPr="007A52CB">
        <w:rPr>
          <w:lang w:eastAsia="pl-PL"/>
        </w:rPr>
        <w:t>przetwarzaniem danych osobowych i</w:t>
      </w:r>
      <w:r>
        <w:rPr>
          <w:lang w:eastAsia="pl-PL"/>
        </w:rPr>
        <w:t> </w:t>
      </w:r>
      <w:r w:rsidRPr="007A52CB">
        <w:rPr>
          <w:lang w:eastAsia="pl-PL"/>
        </w:rPr>
        <w:t>w</w:t>
      </w:r>
      <w:r>
        <w:rPr>
          <w:lang w:eastAsia="pl-PL"/>
        </w:rPr>
        <w:t> </w:t>
      </w:r>
      <w:r w:rsidRPr="007A52CB">
        <w:rPr>
          <w:lang w:eastAsia="pl-PL"/>
        </w:rPr>
        <w:t>sprawie swobodnego przepływu takich danych oraz uchylenia dyrektywy 95/46/WE (ogólne rozporządzenie o</w:t>
      </w:r>
      <w:r>
        <w:rPr>
          <w:lang w:eastAsia="pl-PL"/>
        </w:rPr>
        <w:t> </w:t>
      </w:r>
      <w:r w:rsidRPr="007A52CB">
        <w:rPr>
          <w:lang w:eastAsia="pl-PL"/>
        </w:rPr>
        <w:t xml:space="preserve">ochronie danych) (dalej: </w:t>
      </w:r>
      <w:r w:rsidRPr="00A11366">
        <w:rPr>
          <w:b/>
          <w:lang w:eastAsia="pl-PL"/>
        </w:rPr>
        <w:t>„RODO”</w:t>
      </w:r>
      <w:r w:rsidRPr="007A52CB">
        <w:rPr>
          <w:lang w:eastAsia="pl-PL"/>
        </w:rPr>
        <w:t>) – a</w:t>
      </w:r>
      <w:r>
        <w:rPr>
          <w:lang w:eastAsia="pl-PL"/>
        </w:rPr>
        <w:t> </w:t>
      </w:r>
      <w:r w:rsidRPr="007A52CB">
        <w:rPr>
          <w:lang w:eastAsia="pl-PL"/>
        </w:rPr>
        <w:t xml:space="preserve">także przepisami Ustawy </w:t>
      </w:r>
      <w:r w:rsidR="003475C0">
        <w:rPr>
          <w:lang w:eastAsia="pl-PL"/>
        </w:rPr>
        <w:t>z </w:t>
      </w:r>
      <w:r w:rsidRPr="007A52CB">
        <w:rPr>
          <w:lang w:eastAsia="pl-PL"/>
        </w:rPr>
        <w:t>10 maja 2018</w:t>
      </w:r>
      <w:r w:rsidR="003475C0">
        <w:rPr>
          <w:lang w:eastAsia="pl-PL"/>
        </w:rPr>
        <w:t xml:space="preserve"> roku </w:t>
      </w:r>
      <w:r w:rsidRPr="007A52CB">
        <w:rPr>
          <w:lang w:eastAsia="pl-PL"/>
        </w:rPr>
        <w:t>o</w:t>
      </w:r>
      <w:r>
        <w:rPr>
          <w:lang w:eastAsia="pl-PL"/>
        </w:rPr>
        <w:t> </w:t>
      </w:r>
      <w:r w:rsidRPr="007A52CB">
        <w:rPr>
          <w:lang w:eastAsia="pl-PL"/>
        </w:rPr>
        <w:t>ochronie danych osobowych.</w:t>
      </w:r>
    </w:p>
    <w:p w14:paraId="4E661315" w14:textId="7B293A16" w:rsidR="00EB748E" w:rsidRPr="007A52CB" w:rsidRDefault="00EB748E" w:rsidP="00A12B86">
      <w:pPr>
        <w:pStyle w:val="Poziom2"/>
        <w:rPr>
          <w:lang w:eastAsia="pl-PL"/>
        </w:rPr>
      </w:pPr>
      <w:bookmarkStart w:id="31" w:name="_Ref226645676"/>
      <w:r w:rsidRPr="007A52CB">
        <w:rPr>
          <w:lang w:eastAsia="pl-PL"/>
        </w:rPr>
        <w:t>W</w:t>
      </w:r>
      <w:r>
        <w:rPr>
          <w:lang w:eastAsia="pl-PL"/>
        </w:rPr>
        <w:t> </w:t>
      </w:r>
      <w:r w:rsidRPr="007A52CB">
        <w:rPr>
          <w:lang w:eastAsia="pl-PL"/>
        </w:rPr>
        <w:t>celu zawarcia, realizacji i</w:t>
      </w:r>
      <w:r>
        <w:rPr>
          <w:lang w:eastAsia="pl-PL"/>
        </w:rPr>
        <w:t> </w:t>
      </w:r>
      <w:r w:rsidRPr="007A52CB">
        <w:rPr>
          <w:lang w:eastAsia="pl-PL"/>
        </w:rPr>
        <w:t>monitorowania wykonywania Umowy, każda ze Stron będzie przetwarzać dane osobowe osób: reprezentujących, zatrudnionych lub współpracujących z</w:t>
      </w:r>
      <w:r>
        <w:rPr>
          <w:lang w:eastAsia="pl-PL"/>
        </w:rPr>
        <w:t> </w:t>
      </w:r>
      <w:r w:rsidRPr="007A52CB">
        <w:rPr>
          <w:lang w:eastAsia="pl-PL"/>
        </w:rPr>
        <w:t>drugą Stroną, które to dane zostaną</w:t>
      </w:r>
      <w:r>
        <w:rPr>
          <w:lang w:eastAsia="pl-PL"/>
        </w:rPr>
        <w:t xml:space="preserve"> </w:t>
      </w:r>
      <w:r w:rsidRPr="007A52CB">
        <w:rPr>
          <w:lang w:eastAsia="pl-PL"/>
        </w:rPr>
        <w:t>jej udostępnione przez drugą Stronę.</w:t>
      </w:r>
      <w:bookmarkEnd w:id="31"/>
    </w:p>
    <w:p w14:paraId="3CF6EBB7" w14:textId="6F3676D1" w:rsidR="00EB748E" w:rsidRPr="007A52CB" w:rsidRDefault="00EB748E" w:rsidP="00A12B86">
      <w:pPr>
        <w:pStyle w:val="Poziom2"/>
        <w:rPr>
          <w:lang w:eastAsia="pl-PL"/>
        </w:rPr>
      </w:pPr>
      <w:r w:rsidRPr="007A52CB">
        <w:rPr>
          <w:lang w:eastAsia="pl-PL"/>
        </w:rPr>
        <w:t>Strony zobowiązują się poinformować osoby o</w:t>
      </w:r>
      <w:r>
        <w:rPr>
          <w:lang w:eastAsia="pl-PL"/>
        </w:rPr>
        <w:t> </w:t>
      </w:r>
      <w:r w:rsidRPr="007A52CB">
        <w:rPr>
          <w:lang w:eastAsia="pl-PL"/>
        </w:rPr>
        <w:t xml:space="preserve">których </w:t>
      </w:r>
      <w:r w:rsidRPr="00D55CED">
        <w:rPr>
          <w:lang w:eastAsia="pl-PL"/>
        </w:rPr>
        <w:t>mowa w ust. </w:t>
      </w:r>
      <w:r w:rsidR="00D55CED" w:rsidRPr="00D55CED">
        <w:rPr>
          <w:lang w:eastAsia="pl-PL"/>
        </w:rPr>
        <w:fldChar w:fldCharType="begin"/>
      </w:r>
      <w:r w:rsidR="00D55CED" w:rsidRPr="00D55CED">
        <w:rPr>
          <w:lang w:eastAsia="pl-PL"/>
        </w:rPr>
        <w:instrText xml:space="preserve"> REF _Ref226645676 \n \h </w:instrText>
      </w:r>
      <w:r w:rsidR="00D55CED">
        <w:rPr>
          <w:lang w:eastAsia="pl-PL"/>
        </w:rPr>
        <w:instrText xml:space="preserve"> \* MERGEFORMAT </w:instrText>
      </w:r>
      <w:r w:rsidR="00D55CED" w:rsidRPr="00D55CED">
        <w:rPr>
          <w:lang w:eastAsia="pl-PL"/>
        </w:rPr>
      </w:r>
      <w:r w:rsidR="00D55CED" w:rsidRPr="00D55CED">
        <w:rPr>
          <w:lang w:eastAsia="pl-PL"/>
        </w:rPr>
        <w:fldChar w:fldCharType="separate"/>
      </w:r>
      <w:r w:rsidR="008B511A">
        <w:rPr>
          <w:lang w:eastAsia="pl-PL"/>
        </w:rPr>
        <w:t>2</w:t>
      </w:r>
      <w:r w:rsidR="00D55CED" w:rsidRPr="00D55CED">
        <w:rPr>
          <w:lang w:eastAsia="pl-PL"/>
        </w:rPr>
        <w:fldChar w:fldCharType="end"/>
      </w:r>
      <w:r w:rsidRPr="00D55CED">
        <w:rPr>
          <w:lang w:eastAsia="pl-PL"/>
        </w:rPr>
        <w:t xml:space="preserve"> o zasadach przetwarzania ich danych osobowych oraz przysługujących im prawach z tym związanych</w:t>
      </w:r>
      <w:r w:rsidRPr="007A52CB">
        <w:rPr>
          <w:lang w:eastAsia="pl-PL"/>
        </w:rPr>
        <w:t xml:space="preserve"> lub </w:t>
      </w:r>
      <w:r w:rsidRPr="007A52CB">
        <w:rPr>
          <w:lang w:eastAsia="pl-PL"/>
        </w:rPr>
        <w:lastRenderedPageBreak/>
        <w:t>wskazać im miejsce i</w:t>
      </w:r>
      <w:r>
        <w:rPr>
          <w:lang w:eastAsia="pl-PL"/>
        </w:rPr>
        <w:t> </w:t>
      </w:r>
      <w:r w:rsidRPr="007A52CB">
        <w:rPr>
          <w:lang w:eastAsia="pl-PL"/>
        </w:rPr>
        <w:t>sposób zapoznania się z</w:t>
      </w:r>
      <w:r>
        <w:rPr>
          <w:lang w:eastAsia="pl-PL"/>
        </w:rPr>
        <w:t> </w:t>
      </w:r>
      <w:r w:rsidRPr="007A52CB">
        <w:rPr>
          <w:lang w:eastAsia="pl-PL"/>
        </w:rPr>
        <w:t>tymi zasadami. Strony udostępniają powyższe zasady w</w:t>
      </w:r>
      <w:r>
        <w:rPr>
          <w:lang w:eastAsia="pl-PL"/>
        </w:rPr>
        <w:t> </w:t>
      </w:r>
      <w:r w:rsidRPr="007A52CB">
        <w:rPr>
          <w:lang w:eastAsia="pl-PL"/>
        </w:rPr>
        <w:t>formie:</w:t>
      </w:r>
    </w:p>
    <w:p w14:paraId="207C5794" w14:textId="5D5A81C3" w:rsidR="00EB748E" w:rsidRPr="007A52CB" w:rsidRDefault="00EB748E" w:rsidP="00A12B86">
      <w:pPr>
        <w:pStyle w:val="Poziom3"/>
        <w:rPr>
          <w:lang w:eastAsia="pl-PL"/>
        </w:rPr>
      </w:pPr>
      <w:r w:rsidRPr="007A52CB">
        <w:rPr>
          <w:lang w:eastAsia="pl-PL"/>
        </w:rPr>
        <w:t xml:space="preserve">Zamawiający - na stronie internetowej pod adresem: </w:t>
      </w:r>
      <w:hyperlink r:id="rId11" w:history="1">
        <w:r w:rsidRPr="007A52CB">
          <w:rPr>
            <w:lang w:eastAsia="pl-PL"/>
          </w:rPr>
          <w:t>https://www.tauron.pl/rodo/klauzula-pracownicy-kontrahentow-ts</w:t>
        </w:r>
      </w:hyperlink>
      <w:r>
        <w:rPr>
          <w:lang w:eastAsia="pl-PL"/>
        </w:rPr>
        <w:t>,</w:t>
      </w:r>
    </w:p>
    <w:p w14:paraId="6E9F0D70" w14:textId="22FD987E" w:rsidR="00EB748E" w:rsidRPr="007A52CB" w:rsidRDefault="00EB748E" w:rsidP="00A12B86">
      <w:pPr>
        <w:pStyle w:val="Poziom3"/>
        <w:rPr>
          <w:lang w:eastAsia="pl-PL"/>
        </w:rPr>
      </w:pPr>
      <w:r w:rsidRPr="007A52CB">
        <w:rPr>
          <w:lang w:eastAsia="pl-PL"/>
        </w:rPr>
        <w:t xml:space="preserve">Wykonawca - na stronie internetowej pod adresem: </w:t>
      </w:r>
      <w:r w:rsidR="00F26EF3" w:rsidRPr="00F26EF3">
        <w:rPr>
          <w:highlight w:val="yellow"/>
        </w:rPr>
        <w:t>[...]</w:t>
      </w:r>
      <w:r>
        <w:t xml:space="preserve"> (lub w formie załącznika nr </w:t>
      </w:r>
      <w:r w:rsidR="00F26EF3" w:rsidRPr="00F26EF3">
        <w:rPr>
          <w:highlight w:val="yellow"/>
        </w:rPr>
        <w:t>[...]</w:t>
      </w:r>
      <w:r>
        <w:t xml:space="preserve"> do Umowy).</w:t>
      </w:r>
    </w:p>
    <w:p w14:paraId="7C03B6CC" w14:textId="537895DC" w:rsidR="00EB748E" w:rsidRPr="007A52CB" w:rsidRDefault="00EB748E" w:rsidP="00A12B86">
      <w:pPr>
        <w:pStyle w:val="Poziom2"/>
        <w:rPr>
          <w:lang w:eastAsia="pl-PL"/>
        </w:rPr>
      </w:pPr>
      <w:r w:rsidRPr="007A52CB">
        <w:rPr>
          <w:lang w:eastAsia="pl-PL"/>
        </w:rPr>
        <w:t>W</w:t>
      </w:r>
      <w:r>
        <w:rPr>
          <w:lang w:eastAsia="pl-PL"/>
        </w:rPr>
        <w:t> </w:t>
      </w:r>
      <w:r w:rsidRPr="007A52CB">
        <w:rPr>
          <w:lang w:eastAsia="pl-PL"/>
        </w:rPr>
        <w:t>związku z</w:t>
      </w:r>
      <w:r>
        <w:rPr>
          <w:lang w:eastAsia="pl-PL"/>
        </w:rPr>
        <w:t> </w:t>
      </w:r>
      <w:r w:rsidRPr="007A52CB">
        <w:rPr>
          <w:lang w:eastAsia="pl-PL"/>
        </w:rPr>
        <w:t>udostępnieniem danych osobowych, Strony stają się odrębnymi administratorami tych danych i</w:t>
      </w:r>
      <w:r>
        <w:rPr>
          <w:lang w:eastAsia="pl-PL"/>
        </w:rPr>
        <w:t> </w:t>
      </w:r>
      <w:r w:rsidRPr="007A52CB">
        <w:rPr>
          <w:lang w:eastAsia="pl-PL"/>
        </w:rPr>
        <w:t>są odpowiedzialne za spełnienie wymogów określonych w</w:t>
      </w:r>
      <w:r>
        <w:rPr>
          <w:lang w:eastAsia="pl-PL"/>
        </w:rPr>
        <w:t> </w:t>
      </w:r>
      <w:r w:rsidRPr="007A52CB">
        <w:rPr>
          <w:lang w:eastAsia="pl-PL"/>
        </w:rPr>
        <w:t>powszechnie obowiązujących przepisach prawa.</w:t>
      </w:r>
    </w:p>
    <w:p w14:paraId="579BA2A5" w14:textId="54EDBE8C" w:rsidR="00EB748E" w:rsidRPr="007A52CB" w:rsidRDefault="00EB748E" w:rsidP="00A12B86">
      <w:pPr>
        <w:pStyle w:val="Poziom2"/>
        <w:rPr>
          <w:lang w:eastAsia="pl-PL"/>
        </w:rPr>
      </w:pPr>
      <w:r w:rsidRPr="007A52CB">
        <w:rPr>
          <w:lang w:eastAsia="pl-PL"/>
        </w:rPr>
        <w:t>Żadna ze Stron nie będzie ponosić odpowiedzialności za niezgodne z</w:t>
      </w:r>
      <w:r>
        <w:rPr>
          <w:lang w:eastAsia="pl-PL"/>
        </w:rPr>
        <w:t> </w:t>
      </w:r>
      <w:r w:rsidRPr="007A52CB">
        <w:rPr>
          <w:lang w:eastAsia="pl-PL"/>
        </w:rPr>
        <w:t>przepisami działania i</w:t>
      </w:r>
      <w:r>
        <w:rPr>
          <w:lang w:eastAsia="pl-PL"/>
        </w:rPr>
        <w:t> </w:t>
      </w:r>
      <w:r w:rsidRPr="007A52CB">
        <w:rPr>
          <w:lang w:eastAsia="pl-PL"/>
        </w:rPr>
        <w:t>zaniechania drugiej Strony w</w:t>
      </w:r>
      <w:r>
        <w:rPr>
          <w:lang w:eastAsia="pl-PL"/>
        </w:rPr>
        <w:t> </w:t>
      </w:r>
      <w:r w:rsidRPr="007A52CB">
        <w:rPr>
          <w:lang w:eastAsia="pl-PL"/>
        </w:rPr>
        <w:t>zakresie obowiązków, o</w:t>
      </w:r>
      <w:r>
        <w:rPr>
          <w:lang w:eastAsia="pl-PL"/>
        </w:rPr>
        <w:t> </w:t>
      </w:r>
      <w:r w:rsidRPr="007A52CB">
        <w:rPr>
          <w:lang w:eastAsia="pl-PL"/>
        </w:rPr>
        <w:t>których mowa w</w:t>
      </w:r>
      <w:r>
        <w:rPr>
          <w:lang w:eastAsia="pl-PL"/>
        </w:rPr>
        <w:t> </w:t>
      </w:r>
      <w:r w:rsidRPr="007A52CB">
        <w:rPr>
          <w:lang w:eastAsia="pl-PL"/>
        </w:rPr>
        <w:t>niniejszym paragrafie.</w:t>
      </w:r>
    </w:p>
    <w:p w14:paraId="597A5DBC" w14:textId="44333C73" w:rsidR="00991AD7" w:rsidRPr="00822208" w:rsidRDefault="00EB748E" w:rsidP="00A12B86">
      <w:pPr>
        <w:pStyle w:val="Poziom2"/>
      </w:pPr>
      <w:r w:rsidRPr="007A52CB">
        <w:rPr>
          <w:lang w:eastAsia="pl-PL"/>
        </w:rPr>
        <w:t xml:space="preserve">Jeżeli wykonanie </w:t>
      </w:r>
      <w:r w:rsidR="00D549A9">
        <w:rPr>
          <w:lang w:eastAsia="pl-PL"/>
        </w:rPr>
        <w:t>Um</w:t>
      </w:r>
      <w:r w:rsidRPr="007A52CB">
        <w:rPr>
          <w:lang w:eastAsia="pl-PL"/>
        </w:rPr>
        <w:t>owy będzie wiązać się z</w:t>
      </w:r>
      <w:r>
        <w:rPr>
          <w:lang w:eastAsia="pl-PL"/>
        </w:rPr>
        <w:t> </w:t>
      </w:r>
      <w:r w:rsidRPr="007A52CB">
        <w:rPr>
          <w:lang w:eastAsia="pl-PL"/>
        </w:rPr>
        <w:t>koniecznością powierzenia przetwarzania danych osobowych, Strony są zobowiązane zawrzeć odrębną Umowę powierzenia przetwarzania danych osobowych</w:t>
      </w:r>
      <w:r w:rsidR="00894F2D">
        <w:rPr>
          <w:lang w:eastAsia="pl-PL"/>
        </w:rPr>
        <w:t>.</w:t>
      </w:r>
    </w:p>
    <w:p w14:paraId="0AD5A0AD" w14:textId="77777777" w:rsidR="00991AD7" w:rsidRPr="00822208" w:rsidRDefault="00991AD7" w:rsidP="00C67AD9">
      <w:pPr>
        <w:pStyle w:val="Poziom1"/>
      </w:pPr>
      <w:r>
        <w:br/>
      </w:r>
      <w:r w:rsidRPr="00822208">
        <w:t>CESJA WIERZYTELNOŚCI</w:t>
      </w:r>
    </w:p>
    <w:p w14:paraId="40F08D13" w14:textId="0CB07A48" w:rsidR="00EB748E" w:rsidRPr="00822208" w:rsidRDefault="00EB748E" w:rsidP="00A12B86">
      <w:pPr>
        <w:pStyle w:val="Poziom2"/>
      </w:pPr>
      <w:r w:rsidRPr="00822208">
        <w:t>Wierzytelności Wykonawcy wynikające z</w:t>
      </w:r>
      <w:r>
        <w:t> </w:t>
      </w:r>
      <w:r w:rsidR="00D549A9">
        <w:t>Um</w:t>
      </w:r>
      <w:r w:rsidRPr="00822208">
        <w:t>owy nie mogą być przedmiotem cesji, zastawu, ani zastawu rejestrowego.</w:t>
      </w:r>
    </w:p>
    <w:p w14:paraId="756DD22A" w14:textId="77777777" w:rsidR="00991AD7" w:rsidRPr="00822208" w:rsidRDefault="00EB748E" w:rsidP="00A12B86">
      <w:pPr>
        <w:pStyle w:val="Poziom2"/>
      </w:pPr>
      <w:r w:rsidRPr="00822208">
        <w:t>Wyłącza się uprawnienie do jednostronnego potrącenia przez Wykonawcę wierzytelności przysługujących mu wobec Zamawiającego.</w:t>
      </w:r>
    </w:p>
    <w:p w14:paraId="3FA6EE4F" w14:textId="77777777" w:rsidR="00991AD7" w:rsidRPr="00822208" w:rsidRDefault="00991AD7" w:rsidP="00C67AD9">
      <w:pPr>
        <w:pStyle w:val="Poziom1"/>
      </w:pPr>
      <w:r>
        <w:rPr>
          <w:szCs w:val="22"/>
        </w:rPr>
        <w:br/>
      </w:r>
      <w:r w:rsidRPr="00822208">
        <w:t>PRZENIESIENIE PRAW I</w:t>
      </w:r>
      <w:r>
        <w:t> </w:t>
      </w:r>
      <w:r w:rsidRPr="00822208">
        <w:t>OBOWIĄZKÓW</w:t>
      </w:r>
    </w:p>
    <w:p w14:paraId="626A8DAD" w14:textId="02110FFD" w:rsidR="00EB748E" w:rsidRPr="004E1AA5" w:rsidRDefault="00EB748E" w:rsidP="00A12B86">
      <w:pPr>
        <w:pStyle w:val="Poziom2"/>
      </w:pPr>
      <w:r w:rsidRPr="004E1AA5">
        <w:t>Z</w:t>
      </w:r>
      <w:r>
        <w:t> </w:t>
      </w:r>
      <w:r w:rsidRPr="004E1AA5">
        <w:t>zastrzeżeniem odmiennych postanowień wynikających z</w:t>
      </w:r>
      <w:r>
        <w:t> </w:t>
      </w:r>
      <w:r w:rsidRPr="004E1AA5">
        <w:t>Umowy, przeniesienie praw lub obowiązków jednej ze Stron, wynikających z</w:t>
      </w:r>
      <w:r>
        <w:t> </w:t>
      </w:r>
      <w:r w:rsidRPr="004E1AA5">
        <w:t>Umowy, na osobę trzecią wymaga pisemnej zgody drugiej Strony, pod rygorem nieważności.</w:t>
      </w:r>
    </w:p>
    <w:p w14:paraId="19411A62" w14:textId="77777777" w:rsidR="00991AD7" w:rsidRPr="00822208" w:rsidRDefault="00EB748E" w:rsidP="00A12B86">
      <w:pPr>
        <w:pStyle w:val="Poziom2"/>
      </w:pPr>
      <w:r w:rsidRPr="004E1AA5">
        <w:t>Druga Strona, wyrażając zgodę na przeniesienie praw lub obowiązków wynikających z</w:t>
      </w:r>
      <w:r>
        <w:t> </w:t>
      </w:r>
      <w:r w:rsidRPr="004E1AA5">
        <w:t>Umowy na osobę trzecią może uzależnić swoją zgodę od spełnienia przez Stronę dokonującą przeniesienia praw lub obowiązków wynikających z</w:t>
      </w:r>
      <w:r>
        <w:t> </w:t>
      </w:r>
      <w:r w:rsidRPr="004E1AA5">
        <w:t>Umowy, określonych warunków lub przesłanek</w:t>
      </w:r>
      <w:r w:rsidRPr="00822208">
        <w:t>.</w:t>
      </w:r>
    </w:p>
    <w:p w14:paraId="4E40BABB" w14:textId="77777777" w:rsidR="00991AD7" w:rsidRPr="00822208" w:rsidRDefault="00991AD7" w:rsidP="00C67AD9">
      <w:pPr>
        <w:pStyle w:val="Poziom1"/>
      </w:pPr>
      <w:r>
        <w:rPr>
          <w:szCs w:val="22"/>
        </w:rPr>
        <w:br/>
      </w:r>
      <w:r w:rsidRPr="00822208">
        <w:t>ROZSTRZYGANIE SPORÓW</w:t>
      </w:r>
    </w:p>
    <w:p w14:paraId="248CA041" w14:textId="24487D2A" w:rsidR="00EB748E" w:rsidRPr="00822208" w:rsidRDefault="00EB748E" w:rsidP="00A12B86">
      <w:pPr>
        <w:pStyle w:val="Poziom2"/>
      </w:pPr>
      <w:r w:rsidRPr="00822208">
        <w:t>Zgłoszenie kwestii spornych drugiej Stronie wymaga formy pisemnej pod rygorem nieważności.</w:t>
      </w:r>
    </w:p>
    <w:p w14:paraId="4BBEB4C1" w14:textId="33E36249" w:rsidR="00EB748E" w:rsidRPr="00822208" w:rsidRDefault="00EB748E" w:rsidP="00A12B86">
      <w:pPr>
        <w:pStyle w:val="Poziom2"/>
      </w:pPr>
      <w:r w:rsidRPr="00822208">
        <w:t>Strony będą dążyły do rozstrzygania sporów wynikających z</w:t>
      </w:r>
      <w:r>
        <w:t> </w:t>
      </w:r>
      <w:r w:rsidR="00D549A9">
        <w:t>Um</w:t>
      </w:r>
      <w:r w:rsidRPr="00822208">
        <w:t>owy lub mogących powstać w</w:t>
      </w:r>
      <w:r>
        <w:t> </w:t>
      </w:r>
      <w:r w:rsidRPr="00822208">
        <w:t>związku z</w:t>
      </w:r>
      <w:r>
        <w:t> </w:t>
      </w:r>
      <w:r w:rsidRPr="00822208">
        <w:t>jej interpretacją lub wykonaniem w</w:t>
      </w:r>
      <w:r>
        <w:t> </w:t>
      </w:r>
      <w:r w:rsidRPr="00822208">
        <w:t>ramach wzajemnych uzgodnień. W</w:t>
      </w:r>
      <w:r>
        <w:t> </w:t>
      </w:r>
      <w:r w:rsidRPr="00822208">
        <w:t>razie powstania sporu każda ze Stron wyznaczy swego przedstawiciela, który będzie upoważniony do prowadzenia wzajemnych uzgodnień.</w:t>
      </w:r>
    </w:p>
    <w:p w14:paraId="69A423E3" w14:textId="77777777" w:rsidR="00991AD7" w:rsidRDefault="00EB748E" w:rsidP="00A12B86">
      <w:pPr>
        <w:pStyle w:val="Poziom2"/>
      </w:pPr>
      <w:r w:rsidRPr="00822208">
        <w:t>W</w:t>
      </w:r>
      <w:r>
        <w:t> </w:t>
      </w:r>
      <w:r w:rsidRPr="00822208">
        <w:t>przypadku braku polubownego załatwienia sporu wynikłego na tle realizacji Umowy w</w:t>
      </w:r>
      <w:r>
        <w:t> </w:t>
      </w:r>
      <w:r w:rsidRPr="00822208">
        <w:t>terminie 21 dni od dnia rozpoczęcia uzgodnień, Strony poddadzą spór pod rozstrzygnięcie sądu powszechnego właściwego miejscowo dla siedziby Zamawiającego.</w:t>
      </w:r>
    </w:p>
    <w:p w14:paraId="30A396A6" w14:textId="52847D8A" w:rsidR="00991AD7" w:rsidRPr="00822208" w:rsidRDefault="00991AD7" w:rsidP="00C67AD9">
      <w:pPr>
        <w:pStyle w:val="Poziom1"/>
      </w:pPr>
      <w:r>
        <w:rPr>
          <w:szCs w:val="22"/>
        </w:rPr>
        <w:lastRenderedPageBreak/>
        <w:br/>
      </w:r>
      <w:r w:rsidR="00533C31">
        <w:t>KLAUZULA COMPLIANCE</w:t>
      </w:r>
    </w:p>
    <w:p w14:paraId="00BE481E" w14:textId="182AAC90" w:rsidR="00EB748E" w:rsidRPr="007A52CB" w:rsidRDefault="00EB748E" w:rsidP="00A12B86">
      <w:pPr>
        <w:pStyle w:val="Poziom2"/>
      </w:pPr>
      <w:r w:rsidRPr="007A52CB">
        <w:t>Zamawiający oświadcza, że prowadzi działalność w</w:t>
      </w:r>
      <w:r>
        <w:t> </w:t>
      </w:r>
      <w:r w:rsidRPr="007A52CB">
        <w:t>sposób odpowiedzialny tj. zgodnie z</w:t>
      </w:r>
      <w:r>
        <w:t> </w:t>
      </w:r>
      <w:r w:rsidRPr="007A52CB">
        <w:t>przyjętymi normami etycznymi, przepisami obowiązującego prawa oraz zasadami wynikającymi z</w:t>
      </w:r>
      <w:r>
        <w:t> </w:t>
      </w:r>
      <w:r w:rsidRPr="007A52CB">
        <w:t xml:space="preserve">Kodeksu Odpowiedzialnego Biznesu Grupy TAURON, dostępnego na stronie internetowej </w:t>
      </w:r>
      <w:hyperlink r:id="rId12" w:history="1">
        <w:r w:rsidRPr="007A52CB">
          <w:t>www.tauron.pl</w:t>
        </w:r>
      </w:hyperlink>
      <w:r w:rsidRPr="007A52CB">
        <w:t>.</w:t>
      </w:r>
    </w:p>
    <w:p w14:paraId="6D894DDE" w14:textId="5BABADCB" w:rsidR="00EB748E" w:rsidRPr="007A52CB" w:rsidRDefault="00EB748E" w:rsidP="00A12B86">
      <w:pPr>
        <w:pStyle w:val="Poziom2"/>
      </w:pPr>
      <w:r w:rsidRPr="007A52CB">
        <w:t>Wykonawca oświadcza, że zapoznał się z</w:t>
      </w:r>
      <w:r>
        <w:t> </w:t>
      </w:r>
      <w:r w:rsidRPr="007A52CB">
        <w:t>postanowieniami Kodeksu Odpowiedzialnego Biznesu Grupy TAURON i</w:t>
      </w:r>
      <w:r>
        <w:t> </w:t>
      </w:r>
      <w:r w:rsidRPr="007A52CB">
        <w:t xml:space="preserve">Kodeksu Postępowania dla Kontrahentów Grupy TAURON (dostępnego pod linkiem </w:t>
      </w:r>
      <w:hyperlink r:id="rId13" w:history="1">
        <w:r w:rsidRPr="00AB38D8">
          <w:t>https://swoz.tauron.pl/platform/application?MP_action=repositoryList&amp;folder=000f0003&amp;MP_module=intranetRepository</w:t>
        </w:r>
      </w:hyperlink>
      <w:r w:rsidRPr="007A52CB">
        <w:t>) oraz że zobowiązuje się ich przestrzegać w</w:t>
      </w:r>
      <w:r>
        <w:t> </w:t>
      </w:r>
      <w:r w:rsidRPr="007A52CB">
        <w:t>trakcie współpracy ze Spółkami Grupy. Wykonawca oświadcza, że powyższe zasady będą również stosowane przez wszelkie osoby zaangażowane w</w:t>
      </w:r>
      <w:r>
        <w:t> </w:t>
      </w:r>
      <w:r w:rsidRPr="007A52CB">
        <w:t xml:space="preserve">wykonanie </w:t>
      </w:r>
      <w:r w:rsidR="00D549A9">
        <w:t>Um</w:t>
      </w:r>
      <w:r w:rsidRPr="007A52CB">
        <w:t>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w:t>
      </w:r>
      <w:r>
        <w:t> </w:t>
      </w:r>
      <w:r w:rsidRPr="007A52CB">
        <w:t>celu weryfikacji stosowania postanowień Kodeksu Postępowania dla Kontrahentów Grupy TAURON.</w:t>
      </w:r>
    </w:p>
    <w:p w14:paraId="477D3370" w14:textId="635061B1" w:rsidR="00EB748E" w:rsidRPr="007A52CB" w:rsidRDefault="00EB748E" w:rsidP="00A12B86">
      <w:pPr>
        <w:pStyle w:val="Poziom2"/>
      </w:pPr>
      <w:r w:rsidRPr="007A52CB">
        <w:t>Wykonawca oświadcza, że zapoznał się z</w:t>
      </w:r>
      <w:r>
        <w:t> </w:t>
      </w:r>
      <w:r w:rsidRPr="007A52CB">
        <w:t>postanowieniami Polityki Poszanowania Praw Człowieka w</w:t>
      </w:r>
      <w:r>
        <w:t> </w:t>
      </w:r>
      <w:r w:rsidRPr="007A52CB">
        <w:t>Grupie TAURON, dostępnej na stronie internetowej www.tauron.pl oraz zobowiązuje się do jej przestrzegania w</w:t>
      </w:r>
      <w:r>
        <w:t> </w:t>
      </w:r>
      <w:r w:rsidRPr="007A52CB">
        <w:t>trakcie współpracy ze Spółkami Grupy TAURON.</w:t>
      </w:r>
    </w:p>
    <w:p w14:paraId="292B17D8" w14:textId="791C6092" w:rsidR="00EB748E" w:rsidRPr="007A52CB" w:rsidRDefault="00EB748E" w:rsidP="00A12B86">
      <w:pPr>
        <w:pStyle w:val="Poziom2"/>
      </w:pPr>
      <w:r w:rsidRPr="007A52CB">
        <w:t>Wykonawca oświadcza, iż zobowiązuje się do przeciwdziałania naruszeniom w</w:t>
      </w:r>
      <w:r>
        <w:t> </w:t>
      </w:r>
      <w:r w:rsidRPr="007A52CB">
        <w:t>obszarze praw człowieka i</w:t>
      </w:r>
      <w:r>
        <w:t> </w:t>
      </w:r>
      <w:r w:rsidRPr="007A52CB">
        <w:t>podstawowych wolności oraz do przestrzegania i</w:t>
      </w:r>
      <w:r>
        <w:t> </w:t>
      </w:r>
      <w:r w:rsidRPr="007A52CB">
        <w:t>podjęcia niezbędnych starań w</w:t>
      </w:r>
      <w:r>
        <w:t> </w:t>
      </w:r>
      <w:r w:rsidRPr="007A52CB">
        <w:t>celu zobowiązania swoich pracowników, dostawców i</w:t>
      </w:r>
      <w:r>
        <w:t> </w:t>
      </w:r>
      <w:r w:rsidRPr="007A52CB">
        <w:t>podwykonawców do przestrzegania przepisów krajowych, europejskich i</w:t>
      </w:r>
      <w:r>
        <w:t> </w:t>
      </w:r>
      <w:r w:rsidRPr="007A52CB">
        <w:t>międzynarodowych w</w:t>
      </w:r>
      <w:r>
        <w:t> </w:t>
      </w:r>
      <w:r w:rsidRPr="007A52CB">
        <w:t>zakresie praw człowieka.</w:t>
      </w:r>
    </w:p>
    <w:p w14:paraId="711EC8BC" w14:textId="77777777" w:rsidR="00991AD7" w:rsidRPr="00045EAC" w:rsidRDefault="00EB748E" w:rsidP="00A12B86">
      <w:pPr>
        <w:pStyle w:val="Poziom2"/>
      </w:pPr>
      <w:r w:rsidRPr="007A52CB">
        <w:t>Wykonawca oświadcza, iż będzie powstrzymywać się i</w:t>
      </w:r>
      <w:r>
        <w:t> </w:t>
      </w:r>
      <w:r w:rsidRPr="007A52CB">
        <w:t>wymagać od swoich pracowników, dostawców i</w:t>
      </w:r>
      <w:r>
        <w:t> </w:t>
      </w:r>
      <w:r w:rsidRPr="007A52CB">
        <w:t>podwykonawców powstrzymywania się od łamania praw człowieka, w</w:t>
      </w:r>
      <w:r>
        <w:t> </w:t>
      </w:r>
      <w:r w:rsidRPr="007A52CB">
        <w:t>tym w</w:t>
      </w:r>
      <w:r>
        <w:t> </w:t>
      </w:r>
      <w:r w:rsidRPr="007A52CB">
        <w:t>szczególności zatrudniania dzieci, wykorzystywania pracy przymusowej oraz wszelkich przejawów dyskryminacji</w:t>
      </w:r>
      <w:r>
        <w:t>.</w:t>
      </w:r>
    </w:p>
    <w:p w14:paraId="5736B26B" w14:textId="77777777" w:rsidR="00991AD7" w:rsidRPr="00822208" w:rsidRDefault="00991AD7" w:rsidP="00C67AD9">
      <w:pPr>
        <w:pStyle w:val="Poziom1"/>
      </w:pPr>
      <w:r>
        <w:br/>
        <w:t>KLAUZULA SANKCYJNA</w:t>
      </w:r>
    </w:p>
    <w:p w14:paraId="36FEDAFF" w14:textId="7F6573E8" w:rsidR="00EB748E" w:rsidRPr="009F2B15" w:rsidRDefault="00EB748E" w:rsidP="00A12B86">
      <w:pPr>
        <w:pStyle w:val="Poziom2"/>
        <w:rPr>
          <w:bCs/>
        </w:rPr>
      </w:pPr>
      <w:bookmarkStart w:id="32" w:name="_Ref226645698"/>
      <w:r w:rsidRPr="007A52CB">
        <w:t>Wykonawca oświadcza, że na dzień zawarcia Umowy ani on, ani podmioty powiązane z</w:t>
      </w:r>
      <w:r>
        <w:t> </w:t>
      </w:r>
      <w:r w:rsidRPr="007A52CB">
        <w:t>nim osobowo, kapitałowo lub organizacyjnie, lub członkowie jego organów oraz jego beneficjenci rzeczywiści w</w:t>
      </w:r>
      <w:r>
        <w:t> </w:t>
      </w:r>
      <w:r w:rsidRPr="007A52CB">
        <w:t xml:space="preserve">rozumieniu ustawy </w:t>
      </w:r>
      <w:r w:rsidR="003475C0">
        <w:t>z </w:t>
      </w:r>
      <w:r w:rsidRPr="007A52CB">
        <w:t>1 marca 2018</w:t>
      </w:r>
      <w:r w:rsidR="003475C0">
        <w:t xml:space="preserve"> roku </w:t>
      </w:r>
      <w:r w:rsidRPr="007A52CB">
        <w:t>o</w:t>
      </w:r>
      <w:r>
        <w:t> </w:t>
      </w:r>
      <w:r w:rsidRPr="007A52CB">
        <w:t>przeciwdziałaniu praniu pieniędzy oraz finansowaniu terroryzmu nie są objęci sankcjami na podstawie Regulacji Sankcyjnych, oraz że zawarcie i</w:t>
      </w:r>
      <w:r>
        <w:t> </w:t>
      </w:r>
      <w:r w:rsidRPr="007A52CB">
        <w:t>wykonywanie Umowy nie spowoduje naruszenia Regulacji Sankcyjnych.</w:t>
      </w:r>
      <w:bookmarkEnd w:id="32"/>
    </w:p>
    <w:p w14:paraId="5D9626D3" w14:textId="47063A8C" w:rsidR="00EB748E" w:rsidRPr="009F2B15" w:rsidRDefault="00EB748E" w:rsidP="00A12B86">
      <w:pPr>
        <w:pStyle w:val="Poziom2"/>
        <w:rPr>
          <w:bCs/>
        </w:rPr>
      </w:pPr>
      <w:r w:rsidRPr="007A52CB">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w:t>
      </w:r>
      <w:r>
        <w:t> </w:t>
      </w:r>
      <w:r w:rsidRPr="007A52CB">
        <w:t>Irlandii Północnej, Organizację Narodów Zjednoczonych oraz decyzje administracyjne wydane przez ich właściwe organy. W</w:t>
      </w:r>
      <w:r>
        <w:t> </w:t>
      </w:r>
      <w:r w:rsidRPr="007A52CB">
        <w:t>szczególności:</w:t>
      </w:r>
    </w:p>
    <w:p w14:paraId="4738E834" w14:textId="4A459B35" w:rsidR="00EB748E" w:rsidRPr="00D1555C" w:rsidRDefault="00EB748E" w:rsidP="00A12B86">
      <w:pPr>
        <w:pStyle w:val="Poziom3"/>
        <w:rPr>
          <w:bCs/>
        </w:rPr>
      </w:pPr>
      <w:r w:rsidRPr="00594072">
        <w:lastRenderedPageBreak/>
        <w:t xml:space="preserve">ustawę </w:t>
      </w:r>
      <w:r w:rsidR="003475C0">
        <w:t>z </w:t>
      </w:r>
      <w:r w:rsidRPr="00594072">
        <w:t>13 kwietnia 2022</w:t>
      </w:r>
      <w:r w:rsidR="003475C0">
        <w:t xml:space="preserve"> roku </w:t>
      </w:r>
      <w:r w:rsidRPr="00594072">
        <w:t>o</w:t>
      </w:r>
      <w:r>
        <w:t> </w:t>
      </w:r>
      <w:r w:rsidRPr="00594072">
        <w:t>szczególnych rozwiązaniach w</w:t>
      </w:r>
      <w:r>
        <w:t> </w:t>
      </w:r>
      <w:r w:rsidRPr="00594072">
        <w:t>zakresie przeciwdziałania wspieraniu agresji na Ukrainę oraz służących ochronie bezpieczeństwa narodowego</w:t>
      </w:r>
      <w:r w:rsidRPr="007A52CB">
        <w:t>,</w:t>
      </w:r>
    </w:p>
    <w:p w14:paraId="7B591100" w14:textId="6148D737" w:rsidR="00EB748E" w:rsidRPr="00D1555C" w:rsidRDefault="00EB748E" w:rsidP="00A12B86">
      <w:pPr>
        <w:pStyle w:val="Poziom3"/>
      </w:pPr>
      <w:r w:rsidRPr="00594072">
        <w:t xml:space="preserve">Rozporządzenie Rady (WE) nr 765/2006 </w:t>
      </w:r>
      <w:r w:rsidR="003475C0">
        <w:t>z </w:t>
      </w:r>
      <w:r w:rsidRPr="00594072">
        <w:t>18 maja 2006</w:t>
      </w:r>
      <w:r w:rsidR="003475C0">
        <w:t xml:space="preserve"> roku </w:t>
      </w:r>
      <w:r w:rsidRPr="00594072">
        <w:t>dotyczące środków ograniczających w</w:t>
      </w:r>
      <w:r>
        <w:t> </w:t>
      </w:r>
      <w:r w:rsidRPr="00594072">
        <w:t>związku z</w:t>
      </w:r>
      <w:r>
        <w:t> </w:t>
      </w:r>
      <w:r w:rsidRPr="00594072">
        <w:t>sytuacją na Białorusi i</w:t>
      </w:r>
      <w:r>
        <w:t> </w:t>
      </w:r>
      <w:r w:rsidRPr="00594072">
        <w:t>udziałem Białorusi w</w:t>
      </w:r>
      <w:r>
        <w:t> </w:t>
      </w:r>
      <w:r w:rsidRPr="00594072">
        <w:t>agresji Rosji wobec Ukrainy wraz z</w:t>
      </w:r>
      <w:r>
        <w:t> </w:t>
      </w:r>
      <w:r w:rsidRPr="00594072">
        <w:t>rozporządzeniami zmieniającymi</w:t>
      </w:r>
      <w:r w:rsidRPr="007A52CB">
        <w:t>,</w:t>
      </w:r>
    </w:p>
    <w:p w14:paraId="1CA43612" w14:textId="292AC5EC" w:rsidR="00EB748E" w:rsidRPr="007A52CB" w:rsidRDefault="00EB748E" w:rsidP="00A12B86">
      <w:pPr>
        <w:pStyle w:val="Poziom3"/>
      </w:pPr>
      <w:r w:rsidRPr="00594072">
        <w:t xml:space="preserve">Rozporządzenie Rady (UE) nr 269/2014 </w:t>
      </w:r>
      <w:r w:rsidR="003475C0">
        <w:t>z </w:t>
      </w:r>
      <w:r w:rsidRPr="00594072">
        <w:t>17 marca 2014</w:t>
      </w:r>
      <w:r w:rsidR="003475C0">
        <w:t xml:space="preserve"> roku </w:t>
      </w:r>
      <w:r w:rsidRPr="00594072">
        <w:t>w</w:t>
      </w:r>
      <w:r>
        <w:t> </w:t>
      </w:r>
      <w:r w:rsidRPr="00594072">
        <w:t>sprawie środków ograniczających w</w:t>
      </w:r>
      <w:r>
        <w:t> </w:t>
      </w:r>
      <w:r w:rsidRPr="00594072">
        <w:t>odniesieniu do działań podważających integralność terytorialną, suwerenność i</w:t>
      </w:r>
      <w:r>
        <w:t> </w:t>
      </w:r>
      <w:r w:rsidRPr="00594072">
        <w:t>niezależność Ukrainy lub im zagrażających wraz z</w:t>
      </w:r>
      <w:r>
        <w:t> </w:t>
      </w:r>
      <w:r w:rsidRPr="00594072">
        <w:t>rozporządzeniami zmieniającymi</w:t>
      </w:r>
      <w:r w:rsidRPr="007A52CB">
        <w:t>,</w:t>
      </w:r>
    </w:p>
    <w:p w14:paraId="693D9770" w14:textId="0360D1E4" w:rsidR="00EB748E" w:rsidRPr="007A52CB" w:rsidRDefault="00EB748E" w:rsidP="00A12B86">
      <w:pPr>
        <w:pStyle w:val="Poziom3"/>
      </w:pPr>
      <w:r w:rsidRPr="00594072">
        <w:t xml:space="preserve">Rozporządzenie Rady (UE) nr 833/2014 </w:t>
      </w:r>
      <w:r w:rsidR="003475C0">
        <w:t>z </w:t>
      </w:r>
      <w:r w:rsidRPr="00594072">
        <w:t>31 lipca 2014</w:t>
      </w:r>
      <w:r w:rsidR="003475C0">
        <w:t xml:space="preserve"> roku </w:t>
      </w:r>
      <w:r w:rsidRPr="00594072">
        <w:t>dotyczące środków ograniczających w</w:t>
      </w:r>
      <w:r>
        <w:t> </w:t>
      </w:r>
      <w:r w:rsidRPr="00594072">
        <w:t>związku z</w:t>
      </w:r>
      <w:r>
        <w:t> </w:t>
      </w:r>
      <w:r w:rsidRPr="00594072">
        <w:t>działaniami Rosji destabilizującymi sytuację na Ukrainie wraz z</w:t>
      </w:r>
      <w:r>
        <w:t> </w:t>
      </w:r>
      <w:r w:rsidRPr="00594072">
        <w:t>rozporządzeniami zmieniającymi</w:t>
      </w:r>
      <w:r w:rsidRPr="007A52CB">
        <w:t>,</w:t>
      </w:r>
    </w:p>
    <w:p w14:paraId="74AD8F87" w14:textId="001F441E" w:rsidR="00EB748E" w:rsidRPr="007A52CB" w:rsidRDefault="00EB748E" w:rsidP="00A12B86">
      <w:pPr>
        <w:pStyle w:val="Poziom3"/>
      </w:pPr>
      <w:r w:rsidRPr="00594072">
        <w:t xml:space="preserve">Rozporządzenie Rady (UE) 2022/263 </w:t>
      </w:r>
      <w:r w:rsidR="003475C0">
        <w:t>z </w:t>
      </w:r>
      <w:r w:rsidRPr="00594072">
        <w:t>23 lutego 2022</w:t>
      </w:r>
      <w:r w:rsidR="003475C0">
        <w:t xml:space="preserve"> roku </w:t>
      </w:r>
      <w:r w:rsidRPr="00594072">
        <w:t>w</w:t>
      </w:r>
      <w:r>
        <w:t> </w:t>
      </w:r>
      <w:r w:rsidRPr="00594072">
        <w:t>sprawie środków ograniczających w</w:t>
      </w:r>
      <w:r>
        <w:t> </w:t>
      </w:r>
      <w:r w:rsidRPr="00594072">
        <w:t>odpowiedzi na nielegalne uznanie okupację lub aneksję przez Federację Rosyjską niektórych niekontrolowanych przez rząd obszarów ukraińskich wraz z</w:t>
      </w:r>
      <w:r>
        <w:t> </w:t>
      </w:r>
      <w:r w:rsidRPr="00594072">
        <w:t>rozporządzeniami zmieniającymi</w:t>
      </w:r>
      <w:r w:rsidRPr="007A52CB">
        <w:t>.</w:t>
      </w:r>
    </w:p>
    <w:p w14:paraId="647C2ACD" w14:textId="1D1EABD9" w:rsidR="00EB748E" w:rsidRPr="00D55CED" w:rsidRDefault="00EB748E" w:rsidP="00A12B86">
      <w:pPr>
        <w:pStyle w:val="Poziom2"/>
        <w:rPr>
          <w:b/>
        </w:rPr>
      </w:pPr>
      <w:bookmarkStart w:id="33" w:name="_Ref226645718"/>
      <w:r w:rsidRPr="007A52CB">
        <w:t>W</w:t>
      </w:r>
      <w:r>
        <w:t> </w:t>
      </w:r>
      <w:r w:rsidRPr="007A52CB">
        <w:t xml:space="preserve">przypadku utraty aktualności złożonych oświadczeń </w:t>
      </w:r>
      <w:r w:rsidRPr="00D55CED">
        <w:t>wskazanych w ust. </w:t>
      </w:r>
      <w:r w:rsidR="00D55CED">
        <w:fldChar w:fldCharType="begin"/>
      </w:r>
      <w:r w:rsidR="00D55CED">
        <w:instrText xml:space="preserve"> REF _Ref226645698 \n \h </w:instrText>
      </w:r>
      <w:r w:rsidR="00D55CED">
        <w:fldChar w:fldCharType="separate"/>
      </w:r>
      <w:r w:rsidR="008B511A">
        <w:t>1</w:t>
      </w:r>
      <w:r w:rsidR="00D55CED">
        <w:fldChar w:fldCharType="end"/>
      </w:r>
      <w:r w:rsidRPr="00D55CED">
        <w:t>, Wykonawca jest zobowiązany do niezwłocznego powiadomienia o tym fakcie drugiej Strony. Powiadomienie zostanie wysłane listem poleconym na adres siedziby drugiej Strony nie później niż w terminie 3 dni od dnia utraty aktualności złożonych oświadczeń.</w:t>
      </w:r>
      <w:bookmarkEnd w:id="33"/>
    </w:p>
    <w:p w14:paraId="5B2C6D6C" w14:textId="2B47FD4A" w:rsidR="00EB748E" w:rsidRPr="00D55CED" w:rsidRDefault="00EB748E" w:rsidP="00A12B86">
      <w:pPr>
        <w:pStyle w:val="Poziom2"/>
      </w:pPr>
      <w:bookmarkStart w:id="34" w:name="_Ref226645707"/>
      <w:r w:rsidRPr="00D55CED">
        <w:t>W przypadku, gdy Wykonawca lub powiązane z nim podmioty, członkowie jego organów lub beneficjenci rzeczywiści zostaną objęci sankcjami na podstawie Regulacji Sankcyjnych, bądź też wykonywanie Umowy spowoduje naruszenia Regulacji Sankcyjnych, to druga Strona może:</w:t>
      </w:r>
      <w:bookmarkEnd w:id="34"/>
    </w:p>
    <w:p w14:paraId="770C9FFA" w14:textId="6D51D9D6" w:rsidR="00EB748E" w:rsidRPr="00D55CED" w:rsidRDefault="00EB748E" w:rsidP="00A12B86">
      <w:pPr>
        <w:pStyle w:val="Poziom3"/>
      </w:pPr>
      <w:r w:rsidRPr="00D55CED">
        <w:t>powstrzymać się od wykonywania Umowy w zakresie, który naruszałyby Regulacje Sankcyjne, lub</w:t>
      </w:r>
    </w:p>
    <w:p w14:paraId="447BE7DB" w14:textId="77777777" w:rsidR="00861CCD" w:rsidRPr="00D55CED" w:rsidRDefault="00EB748E" w:rsidP="00A12B86">
      <w:pPr>
        <w:pStyle w:val="Poziom3"/>
      </w:pPr>
      <w:r w:rsidRPr="00D55CED">
        <w:t>rozwiązać Umowę bez zachowania okresu wypowiedzeni</w:t>
      </w:r>
      <w:r w:rsidR="00861CCD" w:rsidRPr="00D55CED">
        <w:t>a</w:t>
      </w:r>
      <w:r w:rsidR="00861CCD">
        <w:t>.</w:t>
      </w:r>
    </w:p>
    <w:p w14:paraId="44379931" w14:textId="039F5510" w:rsidR="00EB748E" w:rsidRPr="00D55CED" w:rsidRDefault="00EB748E" w:rsidP="00A12B86">
      <w:pPr>
        <w:pStyle w:val="Poziom2"/>
      </w:pPr>
      <w:r w:rsidRPr="00D55CED">
        <w:t>Oświadczenie o odstąpieniu od Umowy</w:t>
      </w:r>
      <w:r w:rsidR="004904D9">
        <w:t xml:space="preserve"> lub </w:t>
      </w:r>
      <w:r w:rsidRPr="00D55CED">
        <w:t>rozwiązaniu Umowy wymaga zachowania formy pisemnej pod rygorem nieważności.</w:t>
      </w:r>
    </w:p>
    <w:p w14:paraId="23FCD028" w14:textId="6A7B0FE3" w:rsidR="00EB748E" w:rsidRPr="00D55CED" w:rsidRDefault="00EB748E" w:rsidP="00A12B86">
      <w:pPr>
        <w:pStyle w:val="Poziom2"/>
      </w:pPr>
      <w:r w:rsidRPr="00D55CED">
        <w:t>Wykonanie uprawnień wskazanych w ust. </w:t>
      </w:r>
      <w:r w:rsidR="00D55CED">
        <w:fldChar w:fldCharType="begin"/>
      </w:r>
      <w:r w:rsidR="00D55CED">
        <w:instrText xml:space="preserve"> REF _Ref226645707 \n \h </w:instrText>
      </w:r>
      <w:r w:rsidR="00D55CED">
        <w:fldChar w:fldCharType="separate"/>
      </w:r>
      <w:r w:rsidR="008B511A">
        <w:t>4</w:t>
      </w:r>
      <w:r w:rsidR="00D55CED">
        <w:fldChar w:fldCharType="end"/>
      </w:r>
      <w:r w:rsidRPr="00D55CED">
        <w:t xml:space="preserve"> nie powoduje powstania praw do dochodzenia jakichkolwiek roszczeń z tego tytułu przez Wykonawcę.</w:t>
      </w:r>
    </w:p>
    <w:p w14:paraId="1629DC6F" w14:textId="341B8225" w:rsidR="00991AD7" w:rsidRPr="00D55CED" w:rsidRDefault="00EB748E" w:rsidP="00A12B86">
      <w:pPr>
        <w:pStyle w:val="Poziom2"/>
      </w:pPr>
      <w:r w:rsidRPr="007A52CB">
        <w:t>Wykonawca pokryje wszelkie szkody drugiej Strony powstałe w</w:t>
      </w:r>
      <w:r>
        <w:t> </w:t>
      </w:r>
      <w:r w:rsidRPr="007A52CB">
        <w:t>wyniku działań bądź zaniechań jego, podmiotów powiązanych z</w:t>
      </w:r>
      <w:r>
        <w:t> </w:t>
      </w:r>
      <w:r w:rsidRPr="007A52CB">
        <w:t>nim osobowo, kapitałowo lub organizacyjnie oraz członków jego organów lub osób działających w</w:t>
      </w:r>
      <w:r>
        <w:t> </w:t>
      </w:r>
      <w:r w:rsidRPr="007A52CB">
        <w:t>jego imieniu i</w:t>
      </w:r>
      <w:r>
        <w:t> </w:t>
      </w:r>
      <w:r w:rsidRPr="007A52CB">
        <w:t>na jego rzecz, a</w:t>
      </w:r>
      <w:r>
        <w:t> </w:t>
      </w:r>
      <w:r w:rsidRPr="007A52CB">
        <w:t>także jego beneficjentów rzeczywistych w</w:t>
      </w:r>
      <w:r>
        <w:t> </w:t>
      </w:r>
      <w:r w:rsidRPr="007A52CB">
        <w:t xml:space="preserve">rozumieniu ustawy </w:t>
      </w:r>
      <w:r w:rsidR="003475C0">
        <w:t>z </w:t>
      </w:r>
      <w:r w:rsidRPr="007A52CB">
        <w:t>1 marca 2018</w:t>
      </w:r>
      <w:r w:rsidR="003475C0">
        <w:t xml:space="preserve"> roku </w:t>
      </w:r>
      <w:r w:rsidRPr="007A52CB">
        <w:t>o</w:t>
      </w:r>
      <w:r>
        <w:t> </w:t>
      </w:r>
      <w:r w:rsidRPr="007A52CB">
        <w:t xml:space="preserve">przeciwdziałaniu praniu pieniędzy </w:t>
      </w:r>
      <w:r w:rsidRPr="00D55CED">
        <w:t>oraz finansowaniu terroryzmu, skutkujących nieprawdziwością jego oświadczenia, o którym mowa w ust. </w:t>
      </w:r>
      <w:r w:rsidR="00D55CED" w:rsidRPr="00D55CED">
        <w:fldChar w:fldCharType="begin"/>
      </w:r>
      <w:r w:rsidR="00D55CED" w:rsidRPr="00D55CED">
        <w:instrText xml:space="preserve"> REF _Ref226645698 \n \h </w:instrText>
      </w:r>
      <w:r w:rsidR="00D55CED">
        <w:instrText xml:space="preserve"> \* MERGEFORMAT </w:instrText>
      </w:r>
      <w:r w:rsidR="00D55CED" w:rsidRPr="00D55CED">
        <w:fldChar w:fldCharType="separate"/>
      </w:r>
      <w:r w:rsidR="008B511A">
        <w:t>1</w:t>
      </w:r>
      <w:r w:rsidR="00D55CED" w:rsidRPr="00D55CED">
        <w:fldChar w:fldCharType="end"/>
      </w:r>
      <w:r w:rsidRPr="00D55CED">
        <w:t>, lub niewykonaniem bądź nienależytym wykonaniem zobowiązań, o których mowa w ust. </w:t>
      </w:r>
      <w:r w:rsidR="00D55CED" w:rsidRPr="00D55CED">
        <w:fldChar w:fldCharType="begin"/>
      </w:r>
      <w:r w:rsidR="00D55CED" w:rsidRPr="00D55CED">
        <w:instrText xml:space="preserve"> REF _Ref226645718 \n \h </w:instrText>
      </w:r>
      <w:r w:rsidR="00D55CED">
        <w:instrText xml:space="preserve"> \* MERGEFORMAT </w:instrText>
      </w:r>
      <w:r w:rsidR="00D55CED" w:rsidRPr="00D55CED">
        <w:fldChar w:fldCharType="separate"/>
      </w:r>
      <w:r w:rsidR="008B511A">
        <w:t>3</w:t>
      </w:r>
      <w:r w:rsidR="00D55CED" w:rsidRPr="00D55CED">
        <w:fldChar w:fldCharType="end"/>
      </w:r>
      <w:r w:rsidRPr="00D55CED">
        <w:t>.</w:t>
      </w:r>
    </w:p>
    <w:p w14:paraId="4305B846" w14:textId="77777777" w:rsidR="00991AD7" w:rsidRPr="00D55CED" w:rsidRDefault="00991AD7" w:rsidP="00C67AD9">
      <w:pPr>
        <w:pStyle w:val="Poziom1"/>
      </w:pPr>
      <w:r w:rsidRPr="00D55CED">
        <w:br/>
        <w:t>KLAUZULA ANTYKORUPCYJNA</w:t>
      </w:r>
    </w:p>
    <w:p w14:paraId="05E94E74" w14:textId="74882672" w:rsidR="00EB748E" w:rsidRPr="00D55CED" w:rsidRDefault="00EB748E" w:rsidP="00A12B86">
      <w:pPr>
        <w:pStyle w:val="Poziom2"/>
      </w:pPr>
      <w:r w:rsidRPr="00D55CED">
        <w:t xml:space="preserve">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w:t>
      </w:r>
      <w:r w:rsidR="00D549A9" w:rsidRPr="00D55CED">
        <w:t>Um</w:t>
      </w:r>
      <w:r w:rsidRPr="00D55CED">
        <w:t>owy oraz podjąć działania zapobiegawcze.</w:t>
      </w:r>
    </w:p>
    <w:p w14:paraId="62737BF3" w14:textId="46C8514E" w:rsidR="00EB748E" w:rsidRPr="00D55CED" w:rsidRDefault="00EB748E" w:rsidP="00A12B86">
      <w:pPr>
        <w:pStyle w:val="Poziom2"/>
      </w:pPr>
      <w:r w:rsidRPr="00D55CED">
        <w:lastRenderedPageBreak/>
        <w:t xml:space="preserve">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w:t>
      </w:r>
      <w:r w:rsidR="00D549A9" w:rsidRPr="00D55CED">
        <w:t>Um</w:t>
      </w:r>
      <w:r w:rsidRPr="00D55CED">
        <w:t>owy.</w:t>
      </w:r>
    </w:p>
    <w:p w14:paraId="036701E2" w14:textId="7BFEBCFE" w:rsidR="00EB748E" w:rsidRPr="00D55CED" w:rsidRDefault="00EB748E" w:rsidP="00A12B86">
      <w:pPr>
        <w:pStyle w:val="Poziom2"/>
      </w:pPr>
      <w:r w:rsidRPr="00D55CED">
        <w:t xml:space="preserve">Wykonawca zobowiązuje się do zapobiegania zjawiskom korupcyjnym i innym nadużyciom przy wykonaniu </w:t>
      </w:r>
      <w:r w:rsidR="00D549A9" w:rsidRPr="00D55CED">
        <w:t>Um</w:t>
      </w:r>
      <w:r w:rsidRPr="00D55CED">
        <w:t>owy.</w:t>
      </w:r>
    </w:p>
    <w:p w14:paraId="4E80E456" w14:textId="77777777" w:rsidR="00991AD7" w:rsidRPr="00D55CED" w:rsidRDefault="00EB748E" w:rsidP="00A12B86">
      <w:pPr>
        <w:pStyle w:val="Poziom2"/>
      </w:pPr>
      <w:r w:rsidRPr="00D55CED">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2D43A133" w14:textId="77777777" w:rsidR="00991AD7" w:rsidRPr="00D55CED" w:rsidRDefault="00991AD7" w:rsidP="00C67AD9">
      <w:pPr>
        <w:pStyle w:val="Poziom1"/>
      </w:pPr>
      <w:r w:rsidRPr="00D55CED">
        <w:rPr>
          <w:rFonts w:cs="Arial"/>
        </w:rPr>
        <w:br/>
      </w:r>
      <w:r w:rsidRPr="00D55CED">
        <w:t>KLAUZULA BRAKU KONFLIKTU INTERESÓW</w:t>
      </w:r>
    </w:p>
    <w:p w14:paraId="2FB797E2" w14:textId="168BE4BE" w:rsidR="00EB748E" w:rsidRPr="00D55CED" w:rsidRDefault="00EB748E" w:rsidP="00A12B86">
      <w:pPr>
        <w:pStyle w:val="Poziom2"/>
      </w:pPr>
      <w:bookmarkStart w:id="35" w:name="_Ref226645726"/>
      <w:r w:rsidRPr="00D55CED">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bookmarkEnd w:id="35"/>
    </w:p>
    <w:p w14:paraId="41F6AA00" w14:textId="5EC827D3" w:rsidR="00991AD7" w:rsidRPr="007A52CB" w:rsidRDefault="00EB748E" w:rsidP="00A12B86">
      <w:pPr>
        <w:pStyle w:val="Poziom2"/>
      </w:pPr>
      <w:r w:rsidRPr="00D55CED">
        <w:t>W przypadku powstania po podpisaniu Umowy, ryzyka ewentualnego konfliktu interesów wpływającego na prawdziwość lub kompletność oświadczenia, o którym mowa w ust. </w:t>
      </w:r>
      <w:r w:rsidR="00D55CED" w:rsidRPr="00D55CED">
        <w:fldChar w:fldCharType="begin"/>
      </w:r>
      <w:r w:rsidR="00D55CED" w:rsidRPr="00D55CED">
        <w:instrText xml:space="preserve"> REF _Ref226645726 \n \h </w:instrText>
      </w:r>
      <w:r w:rsidR="00D55CED">
        <w:instrText xml:space="preserve"> \* MERGEFORMAT </w:instrText>
      </w:r>
      <w:r w:rsidR="00D55CED" w:rsidRPr="00D55CED">
        <w:fldChar w:fldCharType="separate"/>
      </w:r>
      <w:r w:rsidR="008B511A">
        <w:t>1</w:t>
      </w:r>
      <w:r w:rsidR="00D55CED" w:rsidRPr="00D55CED">
        <w:fldChar w:fldCharType="end"/>
      </w:r>
      <w:r w:rsidRPr="00D55CED">
        <w:t>, Wykonawca o zaistniałym ryzyku niezwłocznie zawiadomi na piśmie Zamawiającego</w:t>
      </w:r>
      <w:r w:rsidRPr="007A52CB">
        <w:t xml:space="preserve"> i</w:t>
      </w:r>
      <w:r>
        <w:t> </w:t>
      </w:r>
      <w:r w:rsidRPr="007A52CB">
        <w:t>niezwłocznie zapobiegnie takiemu potencjalnemu konfliktowi w</w:t>
      </w:r>
      <w:r>
        <w:t> </w:t>
      </w:r>
      <w:r w:rsidRPr="007A52CB">
        <w:t>zgodzie z</w:t>
      </w:r>
      <w:r>
        <w:t> </w:t>
      </w:r>
      <w:r w:rsidRPr="007A52CB">
        <w:t>interesami Zamawiającego oraz obowiązującymi Wykonawcę zasadami etyki zawodowej. Wykonawca zobowiązuje się zachować najwyższą staranność w</w:t>
      </w:r>
      <w:r>
        <w:t> </w:t>
      </w:r>
      <w:r w:rsidRPr="007A52CB">
        <w:t>prowadzeniu swojej działalności, tak aby uniknąć konfliktu interesów w</w:t>
      </w:r>
      <w:r>
        <w:t> </w:t>
      </w:r>
      <w:r w:rsidRPr="007A52CB">
        <w:t>trakcie realizacji Umowy.</w:t>
      </w:r>
    </w:p>
    <w:p w14:paraId="13A2D420" w14:textId="77777777" w:rsidR="00991AD7" w:rsidRDefault="00991AD7" w:rsidP="00C67AD9">
      <w:pPr>
        <w:pStyle w:val="Poziom1"/>
      </w:pPr>
      <w:r>
        <w:rPr>
          <w:rFonts w:cs="Arial"/>
          <w:bCs/>
        </w:rPr>
        <w:br/>
      </w:r>
      <w:r w:rsidRPr="00D1412F">
        <w:t>KLAUZULA STOSOWANIA PODSTAWOWYCH WYMAGAŃ BEZPIECZEŃSTWA OBOWIĄZUJĄCYCH W</w:t>
      </w:r>
      <w:r>
        <w:t> </w:t>
      </w:r>
      <w:r w:rsidRPr="00D1412F">
        <w:t>GRUPIE TAURON</w:t>
      </w:r>
    </w:p>
    <w:p w14:paraId="09050D97" w14:textId="77777777" w:rsidR="00991AD7" w:rsidRDefault="00EB748E" w:rsidP="00A12B86">
      <w:r w:rsidRPr="007A52CB">
        <w:t>Wykonawca oświadcza, że zapoznał się i</w:t>
      </w:r>
      <w:r>
        <w:t> </w:t>
      </w:r>
      <w:r w:rsidRPr="007A52CB">
        <w:t>zobowiązuje się do przestrzegania regulacji dotyczących podstawowych zasad bezpieczeństwa obowiązujących w</w:t>
      </w:r>
      <w:r>
        <w:t> </w:t>
      </w:r>
      <w:r w:rsidRPr="007A52CB">
        <w:t>Grupie TAURON, których treść publikowana jest na stronie internetowej pod adresem: https://www.tauron.pl/rodo/gt-wymagania-bezpieczenstwa. Jeżeli okaże się to konieczne w</w:t>
      </w:r>
      <w:r>
        <w:t> </w:t>
      </w:r>
      <w:r w:rsidRPr="007A52CB">
        <w:t>trakcie realizacji umowy, Wykonawca może zostać zobowiązany do stosowania bardziej szczegółowych regulacji w</w:t>
      </w:r>
      <w:r>
        <w:t> </w:t>
      </w:r>
      <w:r w:rsidRPr="007A52CB">
        <w:t>zakresie bezpieczeństwa fizycznego, korzystania z</w:t>
      </w:r>
      <w:r>
        <w:t> </w:t>
      </w:r>
      <w:r w:rsidRPr="007A52CB">
        <w:t>usług i</w:t>
      </w:r>
      <w:r>
        <w:t> </w:t>
      </w:r>
      <w:r w:rsidRPr="007A52CB">
        <w:t>sprzętu IT, procedur specjalistycznych.</w:t>
      </w:r>
    </w:p>
    <w:p w14:paraId="3ADCE62F" w14:textId="77777777" w:rsidR="00991AD7" w:rsidRDefault="00991AD7" w:rsidP="00C67AD9">
      <w:pPr>
        <w:pStyle w:val="Poziom1"/>
      </w:pPr>
      <w:r>
        <w:rPr>
          <w:rFonts w:cs="Arial"/>
        </w:rPr>
        <w:br/>
      </w:r>
      <w:r w:rsidRPr="00045EAC">
        <w:t>KLAUZULA DOTYCZĄCA OBOWIĄZKU ZGŁASZANIA INCYDENTÓW BEZPIECZEŃSTWA</w:t>
      </w:r>
    </w:p>
    <w:p w14:paraId="1FBF5B23" w14:textId="47777D67" w:rsidR="00EB748E" w:rsidRPr="00045EAC" w:rsidRDefault="00EB748E" w:rsidP="00A12B86">
      <w:pPr>
        <w:pStyle w:val="Poziom2"/>
        <w:rPr>
          <w:bCs/>
        </w:rPr>
      </w:pPr>
      <w:bookmarkStart w:id="36" w:name="_Ref226645748"/>
      <w:r w:rsidRPr="007A52CB">
        <w:t>Wykonawca zobowiązuje się do informowania Zamawiającego o</w:t>
      </w:r>
      <w:r>
        <w:t> </w:t>
      </w:r>
      <w:r w:rsidRPr="007A52CB">
        <w:t xml:space="preserve">wykrytych </w:t>
      </w:r>
      <w:r w:rsidRPr="00045EAC">
        <w:rPr>
          <w:bCs/>
        </w:rPr>
        <w:t>incydentach</w:t>
      </w:r>
      <w:r w:rsidRPr="007A52CB">
        <w:t xml:space="preserve"> bezpieczeństwa dotyczących danych i</w:t>
      </w:r>
      <w:r>
        <w:t> </w:t>
      </w:r>
      <w:r w:rsidRPr="007A52CB">
        <w:t xml:space="preserve">informacji przekazanych przez Zamawiającego lub przez inną Spółkę Grupy TAURON (np. wielokrotne nieudane próby logowania lub wykrycie </w:t>
      </w:r>
      <w:r w:rsidRPr="00045EAC">
        <w:rPr>
          <w:bCs/>
        </w:rPr>
        <w:t>złośliwej zawartości lub włamanie do systemów IT/OT Wykonawcy) oraz</w:t>
      </w:r>
      <w:r>
        <w:rPr>
          <w:bCs/>
        </w:rPr>
        <w:t xml:space="preserve"> </w:t>
      </w:r>
      <w:r w:rsidRPr="00045EAC">
        <w:rPr>
          <w:bCs/>
        </w:rPr>
        <w:t>o</w:t>
      </w:r>
      <w:r>
        <w:rPr>
          <w:bCs/>
        </w:rPr>
        <w:t> </w:t>
      </w:r>
      <w:r w:rsidRPr="00045EAC">
        <w:rPr>
          <w:bCs/>
        </w:rPr>
        <w:t>ataku na systemy innych klientów Wykonawcy na infrastrukturze wspólnej bądź poprzez dedykowane łącza</w:t>
      </w:r>
      <w:r>
        <w:rPr>
          <w:bCs/>
        </w:rPr>
        <w:t xml:space="preserve"> </w:t>
      </w:r>
      <w:r w:rsidRPr="00045EAC">
        <w:rPr>
          <w:bCs/>
        </w:rPr>
        <w:t>Zamawiającego.</w:t>
      </w:r>
      <w:r>
        <w:rPr>
          <w:bCs/>
        </w:rPr>
        <w:t xml:space="preserve"> </w:t>
      </w:r>
      <w:r w:rsidRPr="00045EAC">
        <w:rPr>
          <w:bCs/>
        </w:rPr>
        <w:t>Powiadomienie powinno zostać przekazane telefonicznie lub na dedykowany adres e–mail bezzwłocznie, nie później niż w</w:t>
      </w:r>
      <w:r>
        <w:rPr>
          <w:bCs/>
        </w:rPr>
        <w:t> </w:t>
      </w:r>
      <w:r w:rsidRPr="00045EAC">
        <w:rPr>
          <w:bCs/>
        </w:rPr>
        <w:t>ciągu 24h od wykrycia incydentu.</w:t>
      </w:r>
      <w:bookmarkEnd w:id="36"/>
    </w:p>
    <w:p w14:paraId="2C832905" w14:textId="0C0B95B0" w:rsidR="00EB748E" w:rsidRPr="007A52CB" w:rsidRDefault="00EB748E" w:rsidP="00A12B86">
      <w:pPr>
        <w:pStyle w:val="Poziom2"/>
      </w:pPr>
      <w:bookmarkStart w:id="37" w:name="_Ref226645741"/>
      <w:r w:rsidRPr="00045EAC">
        <w:rPr>
          <w:bCs/>
        </w:rPr>
        <w:lastRenderedPageBreak/>
        <w:t>Do zgłaszania i</w:t>
      </w:r>
      <w:r>
        <w:rPr>
          <w:bCs/>
        </w:rPr>
        <w:t> </w:t>
      </w:r>
      <w:r w:rsidRPr="00045EAC">
        <w:rPr>
          <w:bCs/>
        </w:rPr>
        <w:t>wyjaśniania przyczyn i</w:t>
      </w:r>
      <w:r>
        <w:rPr>
          <w:bCs/>
        </w:rPr>
        <w:t> </w:t>
      </w:r>
      <w:r w:rsidRPr="00045EAC">
        <w:rPr>
          <w:bCs/>
        </w:rPr>
        <w:t>skutków incydentów bezpieczeństwa wykrytych odpowiednio</w:t>
      </w:r>
      <w:r w:rsidRPr="007A52CB">
        <w:t xml:space="preserve"> przez Zamawiającego lub spółkę Grupy TAURON lub wykrytych przez Wykonawcę ustala się następujące dane kontaktowe:</w:t>
      </w:r>
      <w:bookmarkEnd w:id="37"/>
    </w:p>
    <w:p w14:paraId="1073204F" w14:textId="003DCD13" w:rsidR="00EB748E" w:rsidRPr="007A52CB" w:rsidRDefault="00EB748E" w:rsidP="00A12B86">
      <w:pPr>
        <w:pStyle w:val="Poziom3"/>
      </w:pPr>
      <w:r w:rsidRPr="007A52CB">
        <w:t>ze strony Zamawiającego</w:t>
      </w:r>
      <w:r w:rsidR="0038151D">
        <w:t>:</w:t>
      </w:r>
    </w:p>
    <w:p w14:paraId="4DE76711" w14:textId="6CFFF7E9" w:rsidR="00EB748E" w:rsidRPr="007A52CB" w:rsidRDefault="00EB748E" w:rsidP="00A12B86">
      <w:pPr>
        <w:pStyle w:val="Poziom4"/>
      </w:pPr>
      <w:r w:rsidRPr="007A52CB">
        <w:t xml:space="preserve">adres e-mail: </w:t>
      </w:r>
      <w:hyperlink r:id="rId14" w:history="1">
        <w:r w:rsidRPr="007A52CB">
          <w:t>cuwit@tauron.pl</w:t>
        </w:r>
      </w:hyperlink>
    </w:p>
    <w:p w14:paraId="43D72FF1" w14:textId="583FEB43" w:rsidR="00EB748E" w:rsidRPr="007A52CB" w:rsidRDefault="00EB748E" w:rsidP="00A12B86">
      <w:pPr>
        <w:pStyle w:val="Poziom4"/>
      </w:pPr>
      <w:r w:rsidRPr="007A52CB">
        <w:t>nr telefonu: 500 99 5555</w:t>
      </w:r>
    </w:p>
    <w:p w14:paraId="4B03C6A2" w14:textId="5DF0FFC2" w:rsidR="00EB748E" w:rsidRPr="007A52CB" w:rsidRDefault="00EB748E" w:rsidP="00A12B86">
      <w:pPr>
        <w:pStyle w:val="Poziom3"/>
      </w:pPr>
      <w:r w:rsidRPr="007A52CB">
        <w:t>ze strony Wykonawcy</w:t>
      </w:r>
      <w:r w:rsidR="0038151D">
        <w:t>:</w:t>
      </w:r>
    </w:p>
    <w:p w14:paraId="6AE807A5" w14:textId="63CDC291" w:rsidR="00EB748E" w:rsidRPr="00BC18DA" w:rsidRDefault="00EB748E" w:rsidP="00A12B86">
      <w:pPr>
        <w:pStyle w:val="Poziom4"/>
        <w:rPr>
          <w:lang w:val="pt-BR"/>
        </w:rPr>
      </w:pPr>
      <w:r w:rsidRPr="00BC18DA">
        <w:rPr>
          <w:lang w:val="pt-BR"/>
        </w:rPr>
        <w:t>adres e-mail:</w:t>
      </w:r>
      <w:r>
        <w:rPr>
          <w:lang w:val="pt-BR"/>
        </w:rPr>
        <w:t xml:space="preserve"> </w:t>
      </w:r>
      <w:r w:rsidR="00B34D0E" w:rsidRPr="00F26EF3">
        <w:rPr>
          <w:highlight w:val="yellow"/>
        </w:rPr>
        <w:t>[...]</w:t>
      </w:r>
    </w:p>
    <w:p w14:paraId="556E337D" w14:textId="61D1371B" w:rsidR="00991AD7" w:rsidRPr="00BC18DA" w:rsidRDefault="00EB748E" w:rsidP="00A12B86">
      <w:pPr>
        <w:pStyle w:val="Poziom4"/>
        <w:rPr>
          <w:lang w:val="pt-BR"/>
        </w:rPr>
      </w:pPr>
      <w:r w:rsidRPr="00BC18DA">
        <w:rPr>
          <w:lang w:val="pt-BR"/>
        </w:rPr>
        <w:t>nr telefonu:</w:t>
      </w:r>
      <w:r>
        <w:rPr>
          <w:lang w:val="pt-BR"/>
        </w:rPr>
        <w:t xml:space="preserve"> </w:t>
      </w:r>
      <w:r w:rsidR="00B34D0E" w:rsidRPr="00F26EF3">
        <w:rPr>
          <w:highlight w:val="yellow"/>
        </w:rPr>
        <w:t>[...]</w:t>
      </w:r>
    </w:p>
    <w:p w14:paraId="25F6A597" w14:textId="77777777" w:rsidR="00991AD7" w:rsidRDefault="00991AD7" w:rsidP="00C67AD9">
      <w:pPr>
        <w:pStyle w:val="Poziom1"/>
      </w:pPr>
      <w:r>
        <w:rPr>
          <w:rFonts w:cs="Arial"/>
          <w:lang w:val="pt-BR"/>
        </w:rPr>
        <w:br/>
      </w:r>
      <w:r w:rsidRPr="00045EAC">
        <w:t>KLAUZULA ZRÓWNOWAŻONEGO ROZWOJU (ESG)</w:t>
      </w:r>
    </w:p>
    <w:p w14:paraId="54D2EE74" w14:textId="3692A58B" w:rsidR="00EB748E" w:rsidRPr="00F0716B" w:rsidRDefault="00EB748E" w:rsidP="003B560E">
      <w:pPr>
        <w:pStyle w:val="Poziom2"/>
      </w:pPr>
      <w:r>
        <w:t>Zamawiający</w:t>
      </w:r>
      <w:r w:rsidRPr="00F0716B">
        <w:t xml:space="preserve"> dąży do prowadzenia zrównoważonej działalności gospodarczej, w</w:t>
      </w:r>
      <w:r>
        <w:t> </w:t>
      </w:r>
      <w:r w:rsidRPr="00F0716B">
        <w:t>tym w</w:t>
      </w:r>
      <w:r>
        <w:t> </w:t>
      </w:r>
      <w:r w:rsidRPr="00F0716B">
        <w:t>szczególności do minimalizacji negatywnego wpływu na środowisko, dbałości o</w:t>
      </w:r>
      <w:r>
        <w:t> </w:t>
      </w:r>
      <w:r w:rsidRPr="00F0716B">
        <w:t>interesy społeczne oraz przestrzegania zasad etycznych, jak również zobowiązany jest/ należy do grupy kapitałowej, której jednostka dominująca zobowiązana jest do wdrożenia postanowień Dyrektywy Parlamentu Europejskiego i</w:t>
      </w:r>
      <w:r>
        <w:t> </w:t>
      </w:r>
      <w:r w:rsidRPr="00F0716B">
        <w:t xml:space="preserve">Rady (UE) 2022/2464 </w:t>
      </w:r>
      <w:r w:rsidR="003475C0">
        <w:t>z </w:t>
      </w:r>
      <w:r w:rsidRPr="00F0716B">
        <w:t>14 grudnia 2022</w:t>
      </w:r>
      <w:r w:rsidR="003475C0">
        <w:t xml:space="preserve"> roku </w:t>
      </w:r>
      <w:r w:rsidRPr="00F0716B">
        <w:t>w</w:t>
      </w:r>
      <w:r>
        <w:t> </w:t>
      </w:r>
      <w:r w:rsidRPr="00F0716B">
        <w:t>sprawie zmiany rozporządzenia (UE) nr 537/2014, dyrektywy 2004/109/WE, dyrektywy 2006/43/WE oraz dyrektywy 2013/34/UE w</w:t>
      </w:r>
      <w:r>
        <w:t> </w:t>
      </w:r>
      <w:r w:rsidRPr="00F0716B">
        <w:t>odniesieniu do sprawozdawczości przedsiębiorstw w</w:t>
      </w:r>
      <w:r>
        <w:t> </w:t>
      </w:r>
      <w:r w:rsidRPr="00F0716B">
        <w:t>zakresie zrównoważonego rozwoju (dyrektywa CSRD).</w:t>
      </w:r>
    </w:p>
    <w:p w14:paraId="18BCF9AA" w14:textId="2A8DCA66" w:rsidR="00EB748E" w:rsidRPr="00D55CED" w:rsidRDefault="00EB748E" w:rsidP="003B560E">
      <w:pPr>
        <w:pStyle w:val="Poziom2"/>
      </w:pPr>
      <w:bookmarkStart w:id="38" w:name="_Ref226645768"/>
      <w:r w:rsidRPr="00F0716B">
        <w:t>Wy</w:t>
      </w:r>
      <w:r>
        <w:t>konawca</w:t>
      </w:r>
      <w:r w:rsidRPr="00F0716B">
        <w:t xml:space="preserve"> zobowiązany jest do wykonywania Przedmiotu Umowy z</w:t>
      </w:r>
      <w:r>
        <w:t> </w:t>
      </w:r>
      <w:r w:rsidRPr="00F0716B">
        <w:t>wykorzystaniem zasobów, środków, rozwiązań i</w:t>
      </w:r>
      <w:r>
        <w:t> </w:t>
      </w:r>
      <w:r w:rsidRPr="00F0716B">
        <w:t>sposobów realizujących zasadę zrównoważonego rozwoju</w:t>
      </w:r>
      <w:r>
        <w:t xml:space="preserve">, określonych w Załączniku </w:t>
      </w:r>
      <w:r w:rsidRPr="00D55CED">
        <w:t>nr 11 do Umowy.</w:t>
      </w:r>
      <w:bookmarkEnd w:id="38"/>
    </w:p>
    <w:p w14:paraId="24C2B904" w14:textId="62637151" w:rsidR="00EB748E" w:rsidRPr="00D55CED" w:rsidRDefault="00EB748E" w:rsidP="003B560E">
      <w:pPr>
        <w:pStyle w:val="Poziom2"/>
      </w:pPr>
      <w:r w:rsidRPr="00D55CED">
        <w:t>W związku ze zobowiązaniem Wykonawcy, o którym mowa w ust. </w:t>
      </w:r>
      <w:r w:rsidR="00D55CED" w:rsidRPr="00D55CED">
        <w:fldChar w:fldCharType="begin"/>
      </w:r>
      <w:r w:rsidR="00D55CED" w:rsidRPr="00D55CED">
        <w:instrText xml:space="preserve"> REF _Ref226645741 \n \h </w:instrText>
      </w:r>
      <w:r w:rsidR="00D55CED">
        <w:instrText xml:space="preserve"> \* MERGEFORMAT </w:instrText>
      </w:r>
      <w:r w:rsidR="00D55CED" w:rsidRPr="00D55CED">
        <w:fldChar w:fldCharType="separate"/>
      </w:r>
      <w:r w:rsidR="008B511A">
        <w:t>2</w:t>
      </w:r>
      <w:r w:rsidR="00D55CED" w:rsidRPr="00D55CED">
        <w:fldChar w:fldCharType="end"/>
      </w:r>
      <w:r w:rsidRPr="00D55CED">
        <w:t>, a także obowiązkami Zamawiającego w dziedzinie sprawozdawczości przedsiębiorstw w zakresie zrównoważonego rozwoju, o których mowa w ust. </w:t>
      </w:r>
      <w:r w:rsidR="00D55CED" w:rsidRPr="00D55CED">
        <w:fldChar w:fldCharType="begin"/>
      </w:r>
      <w:r w:rsidR="00D55CED" w:rsidRPr="00D55CED">
        <w:instrText xml:space="preserve"> REF _Ref226645748 \n \h </w:instrText>
      </w:r>
      <w:r w:rsidR="00D55CED">
        <w:instrText xml:space="preserve"> \* MERGEFORMAT </w:instrText>
      </w:r>
      <w:r w:rsidR="00D55CED" w:rsidRPr="00D55CED">
        <w:fldChar w:fldCharType="separate"/>
      </w:r>
      <w:r w:rsidR="008B511A">
        <w:t>1</w:t>
      </w:r>
      <w:r w:rsidR="00D55CED" w:rsidRPr="00D55CED">
        <w:fldChar w:fldCharType="end"/>
      </w:r>
      <w:r w:rsidRPr="00D55CED">
        <w:t>:</w:t>
      </w:r>
    </w:p>
    <w:p w14:paraId="3D48C8E1" w14:textId="77777777" w:rsidR="00861CCD" w:rsidRPr="00D55CED" w:rsidRDefault="00EB748E" w:rsidP="003B560E">
      <w:pPr>
        <w:pStyle w:val="Poziom3"/>
      </w:pPr>
      <w:r w:rsidRPr="00D55CED">
        <w:t>Zamawiający zastrzega sobie prawo do przeprowadzania, na własny koszt, audytów u Wykonawcy osobiście lub przez podmioty/osoby trzecie wskazane przez Zamawiającego, mających na celu weryfikację zgodności wykonywania Przedmiotu Umowy z zasadą zrównoważonego rozwoju – zasady określono w Załączniku nr 11 do Umow</w:t>
      </w:r>
      <w:r w:rsidR="00861CCD" w:rsidRPr="00D55CED">
        <w:t>y</w:t>
      </w:r>
      <w:r w:rsidR="00861CCD">
        <w:t>,</w:t>
      </w:r>
    </w:p>
    <w:p w14:paraId="294F4E5F" w14:textId="2C4F41BF" w:rsidR="00EB748E" w:rsidRPr="00F0716B" w:rsidRDefault="00EB748E" w:rsidP="003B560E">
      <w:pPr>
        <w:pStyle w:val="Poziom3"/>
      </w:pPr>
      <w:r>
        <w:t>Wykonawca</w:t>
      </w:r>
      <w:r w:rsidRPr="00F0716B">
        <w:t xml:space="preserve"> na każdorazowe żądanie </w:t>
      </w:r>
      <w:r>
        <w:t>Zamawiającego</w:t>
      </w:r>
      <w:r w:rsidRPr="00F0716B">
        <w:t xml:space="preserve"> udostępni mu dane i</w:t>
      </w:r>
      <w:r>
        <w:t> </w:t>
      </w:r>
      <w:r w:rsidRPr="00F0716B">
        <w:t>informacje dotyczące zrównoważonego rozwoju, w</w:t>
      </w:r>
      <w:r>
        <w:t> </w:t>
      </w:r>
      <w:r w:rsidRPr="00F0716B">
        <w:t>tym, o</w:t>
      </w:r>
      <w:r>
        <w:t> </w:t>
      </w:r>
      <w:r w:rsidRPr="00F0716B">
        <w:t>ile zostały wdrożone, dotyczące polityki zatrudnienia, strategii klimatycznej, polityki różnorodności, systemów zarządzania środowiskowego, itp.</w:t>
      </w:r>
    </w:p>
    <w:p w14:paraId="51A70676" w14:textId="44B17E38" w:rsidR="00EB748E" w:rsidRPr="00F0716B" w:rsidRDefault="00EB748E" w:rsidP="003B560E">
      <w:pPr>
        <w:pStyle w:val="Poziom2"/>
      </w:pPr>
      <w:r>
        <w:t>Zamawiający</w:t>
      </w:r>
      <w:r w:rsidRPr="00F0716B">
        <w:t xml:space="preserve"> po wykonaniu audytu u</w:t>
      </w:r>
      <w:r>
        <w:t> Wykonawcy</w:t>
      </w:r>
      <w:r w:rsidRPr="00F0716B">
        <w:t>, w</w:t>
      </w:r>
      <w:r>
        <w:t> </w:t>
      </w:r>
      <w:r w:rsidRPr="00F0716B">
        <w:t>związku z</w:t>
      </w:r>
      <w:r>
        <w:t> </w:t>
      </w:r>
      <w:r w:rsidRPr="00F0716B">
        <w:t xml:space="preserve">realizacją Przedmiotu Umowy, przedłoży </w:t>
      </w:r>
      <w:r>
        <w:t>Wykonawcy</w:t>
      </w:r>
      <w:r w:rsidRPr="00F0716B">
        <w:t xml:space="preserve"> pisemny raport, w</w:t>
      </w:r>
      <w:r>
        <w:t> </w:t>
      </w:r>
      <w:r w:rsidRPr="00F0716B">
        <w:t>którym w</w:t>
      </w:r>
      <w:r>
        <w:t> </w:t>
      </w:r>
      <w:r w:rsidRPr="00F0716B">
        <w:t>razie konieczności wskazane będą działania naprawcze konieczne do wdrożenia u</w:t>
      </w:r>
      <w:r>
        <w:t> Wykonawcy</w:t>
      </w:r>
      <w:r w:rsidRPr="00F0716B">
        <w:t>. Raport z</w:t>
      </w:r>
      <w:r>
        <w:t> </w:t>
      </w:r>
      <w:r w:rsidRPr="00F0716B">
        <w:t xml:space="preserve">przeprowadzonego audytu będzie przesłany na adres e-mail </w:t>
      </w:r>
      <w:r w:rsidR="00F26EF3" w:rsidRPr="00F26EF3">
        <w:rPr>
          <w:highlight w:val="yellow"/>
        </w:rPr>
        <w:t>[...]</w:t>
      </w:r>
      <w:r w:rsidRPr="00F0716B">
        <w:t xml:space="preserve"> lub przekazany osobiście </w:t>
      </w:r>
      <w:r w:rsidR="00F26EF3" w:rsidRPr="00F26EF3">
        <w:rPr>
          <w:highlight w:val="yellow"/>
        </w:rPr>
        <w:t>[...]</w:t>
      </w:r>
      <w:r>
        <w:t>.</w:t>
      </w:r>
    </w:p>
    <w:p w14:paraId="5700A5DB" w14:textId="109A5CB2" w:rsidR="00EB748E" w:rsidRPr="00F0716B" w:rsidRDefault="00EB748E" w:rsidP="003B560E">
      <w:pPr>
        <w:pStyle w:val="Poziom2"/>
      </w:pPr>
      <w:bookmarkStart w:id="39" w:name="_Ref226645763"/>
      <w:r>
        <w:t>Wykonawca</w:t>
      </w:r>
      <w:r w:rsidRPr="00F0716B">
        <w:t xml:space="preserve"> zapozna się z</w:t>
      </w:r>
      <w:r>
        <w:t> </w:t>
      </w:r>
      <w:r w:rsidRPr="00F0716B">
        <w:t>rekomendacjami zawartymi w</w:t>
      </w:r>
      <w:r>
        <w:t> </w:t>
      </w:r>
      <w:r w:rsidRPr="00F0716B">
        <w:t>raporcie z</w:t>
      </w:r>
      <w:r>
        <w:t> </w:t>
      </w:r>
      <w:r w:rsidRPr="00F0716B">
        <w:t>audytu i</w:t>
      </w:r>
      <w:r>
        <w:t> </w:t>
      </w:r>
      <w:r w:rsidRPr="00F0716B">
        <w:t>w</w:t>
      </w:r>
      <w:r>
        <w:t> </w:t>
      </w:r>
      <w:r w:rsidRPr="00F0716B">
        <w:t>razie konieczności prześle swoje uwagi, i</w:t>
      </w:r>
      <w:r>
        <w:t> </w:t>
      </w:r>
      <w:r w:rsidRPr="00F0716B">
        <w:t>zastrzeżenia do 7 dni od daty otrzymania raportu.</w:t>
      </w:r>
      <w:bookmarkEnd w:id="39"/>
    </w:p>
    <w:p w14:paraId="4EE7AA1C" w14:textId="264755B1" w:rsidR="00EB748E" w:rsidRPr="00F10FCA" w:rsidRDefault="00EB748E" w:rsidP="003B560E">
      <w:pPr>
        <w:pStyle w:val="Poziom2"/>
      </w:pPr>
      <w:r>
        <w:t xml:space="preserve">Zamawiający </w:t>
      </w:r>
      <w:r w:rsidRPr="00F0716B">
        <w:t>zapozna się z</w:t>
      </w:r>
      <w:r>
        <w:t> </w:t>
      </w:r>
      <w:r w:rsidRPr="00F0716B">
        <w:t xml:space="preserve">uwagami </w:t>
      </w:r>
      <w:r>
        <w:t>Wykonawcy</w:t>
      </w:r>
      <w:r w:rsidRPr="00F0716B">
        <w:t>, o</w:t>
      </w:r>
      <w:r>
        <w:t> </w:t>
      </w:r>
      <w:r w:rsidRPr="00F10FCA">
        <w:t>których mowa w ust. </w:t>
      </w:r>
      <w:r w:rsidR="00F10FCA" w:rsidRPr="00F10FCA">
        <w:fldChar w:fldCharType="begin"/>
      </w:r>
      <w:r w:rsidR="00F10FCA" w:rsidRPr="00F10FCA">
        <w:instrText xml:space="preserve"> REF _Ref226645763 \n \h </w:instrText>
      </w:r>
      <w:r w:rsidR="00F10FCA">
        <w:instrText xml:space="preserve"> \* MERGEFORMAT </w:instrText>
      </w:r>
      <w:r w:rsidR="00F10FCA" w:rsidRPr="00F10FCA">
        <w:fldChar w:fldCharType="separate"/>
      </w:r>
      <w:r w:rsidR="008B511A">
        <w:t>5</w:t>
      </w:r>
      <w:r w:rsidR="00F10FCA" w:rsidRPr="00F10FCA">
        <w:fldChar w:fldCharType="end"/>
      </w:r>
      <w:r w:rsidRPr="00F10FCA">
        <w:t xml:space="preserve"> i prześle odpowiedź Wykonawcy u w terminie 7 dni od ich otrzymania.</w:t>
      </w:r>
    </w:p>
    <w:p w14:paraId="73AC9B4A" w14:textId="64BE0C70" w:rsidR="00EB748E" w:rsidRPr="00F0716B" w:rsidRDefault="00EB748E" w:rsidP="003B560E">
      <w:pPr>
        <w:pStyle w:val="Poziom2"/>
      </w:pPr>
      <w:r w:rsidRPr="00F10FCA">
        <w:t>Jeżeli w ramach audytu zostaną stwierdzone uchybienia skutkujące koniecznością</w:t>
      </w:r>
      <w:r w:rsidRPr="00F0716B">
        <w:t xml:space="preserve"> podjęcia działań naprawczych, </w:t>
      </w:r>
      <w:r>
        <w:t>Wykonawca</w:t>
      </w:r>
      <w:r w:rsidRPr="00F0716B">
        <w:t xml:space="preserve"> wdroży je na własny koszt.</w:t>
      </w:r>
    </w:p>
    <w:p w14:paraId="4A9558F3" w14:textId="1AA1DBB6" w:rsidR="00EB748E" w:rsidRPr="00F10FCA" w:rsidRDefault="00EB748E" w:rsidP="003B560E">
      <w:pPr>
        <w:pStyle w:val="Poziom2"/>
      </w:pPr>
      <w:bookmarkStart w:id="40" w:name="_Ref226645771"/>
      <w:r>
        <w:lastRenderedPageBreak/>
        <w:t>Zamawiający</w:t>
      </w:r>
      <w:r w:rsidRPr="00F0716B">
        <w:t xml:space="preserve"> zastrzega sobie możliwość powiadomienia odpowiednich służb, w</w:t>
      </w:r>
      <w:r>
        <w:t> </w:t>
      </w:r>
      <w:r w:rsidRPr="00F0716B">
        <w:t xml:space="preserve">szczególności: Państwowej Inspekcji Pracy, Policji, Wojewódzkiego Inspektora Ochrony Środowiska, Urząd </w:t>
      </w:r>
      <w:r w:rsidRPr="00F10FCA">
        <w:t>Dozoru Technicznego o zaistniałych naruszeniach przepisów prawa.</w:t>
      </w:r>
      <w:bookmarkEnd w:id="40"/>
    </w:p>
    <w:p w14:paraId="26DDDA24" w14:textId="6A6EBF2E" w:rsidR="00991AD7" w:rsidRPr="004D028C" w:rsidRDefault="00EB748E" w:rsidP="003B560E">
      <w:pPr>
        <w:pStyle w:val="Poziom2"/>
        <w:rPr>
          <w:bCs/>
          <w:iCs/>
          <w:color w:val="000000"/>
        </w:rPr>
      </w:pPr>
      <w:r w:rsidRPr="00F10FCA">
        <w:t>Zapisy ust. </w:t>
      </w:r>
      <w:r w:rsidR="00F10FCA" w:rsidRPr="00F10FCA">
        <w:fldChar w:fldCharType="begin"/>
      </w:r>
      <w:r w:rsidR="00F10FCA" w:rsidRPr="00F10FCA">
        <w:instrText xml:space="preserve"> REF _Ref226645768 \n \h </w:instrText>
      </w:r>
      <w:r w:rsidR="00F10FCA">
        <w:instrText xml:space="preserve"> \* MERGEFORMAT </w:instrText>
      </w:r>
      <w:r w:rsidR="00F10FCA" w:rsidRPr="00F10FCA">
        <w:fldChar w:fldCharType="separate"/>
      </w:r>
      <w:r w:rsidR="008B511A">
        <w:t>2</w:t>
      </w:r>
      <w:r w:rsidR="00F10FCA" w:rsidRPr="00F10FCA">
        <w:fldChar w:fldCharType="end"/>
      </w:r>
      <w:r w:rsidR="00F10FCA" w:rsidRPr="00F10FCA">
        <w:t>-</w:t>
      </w:r>
      <w:r w:rsidR="00F10FCA" w:rsidRPr="00F10FCA">
        <w:fldChar w:fldCharType="begin"/>
      </w:r>
      <w:r w:rsidR="00F10FCA" w:rsidRPr="00F10FCA">
        <w:instrText xml:space="preserve"> REF _Ref226645771 \n \h </w:instrText>
      </w:r>
      <w:r w:rsidR="00F10FCA">
        <w:instrText xml:space="preserve"> \* MERGEFORMAT </w:instrText>
      </w:r>
      <w:r w:rsidR="00F10FCA" w:rsidRPr="00F10FCA">
        <w:fldChar w:fldCharType="separate"/>
      </w:r>
      <w:r w:rsidR="008B511A">
        <w:t>8</w:t>
      </w:r>
      <w:r w:rsidR="00F10FCA" w:rsidRPr="00F10FCA">
        <w:fldChar w:fldCharType="end"/>
      </w:r>
      <w:r w:rsidR="00F10FCA" w:rsidRPr="00F10FCA">
        <w:t xml:space="preserve"> </w:t>
      </w:r>
      <w:r w:rsidRPr="00F10FCA">
        <w:t>mają zastosowanie do wszystkich podwykonawców i ich pracowników, którymi posługuje się Wykonawca</w:t>
      </w:r>
      <w:r>
        <w:t xml:space="preserve"> </w:t>
      </w:r>
      <w:r w:rsidRPr="00F0716B">
        <w:t>w</w:t>
      </w:r>
      <w:r>
        <w:t> </w:t>
      </w:r>
      <w:r w:rsidRPr="00F0716B">
        <w:t>celu realizacji Przedmiotu Umowy. Wy</w:t>
      </w:r>
      <w:r>
        <w:t xml:space="preserve">konawca </w:t>
      </w:r>
      <w:r w:rsidRPr="00F0716B">
        <w:t>zobowiązuje się do zawarcia w</w:t>
      </w:r>
      <w:r>
        <w:t> </w:t>
      </w:r>
      <w:r w:rsidRPr="00F0716B">
        <w:t>umowach z</w:t>
      </w:r>
      <w:r>
        <w:t> </w:t>
      </w:r>
      <w:r w:rsidRPr="00F0716B">
        <w:t>podmiotami, o</w:t>
      </w:r>
      <w:r>
        <w:t> </w:t>
      </w:r>
      <w:r w:rsidRPr="00F0716B">
        <w:t>których mowa w</w:t>
      </w:r>
      <w:r>
        <w:t> </w:t>
      </w:r>
      <w:r w:rsidRPr="00F0716B">
        <w:t xml:space="preserve">zdaniu poprzednim zapisów umożliwiających realizację uprawnień </w:t>
      </w:r>
      <w:r>
        <w:t>Zamawiającego</w:t>
      </w:r>
      <w:r w:rsidR="00D549A9">
        <w:t>.</w:t>
      </w:r>
    </w:p>
    <w:p w14:paraId="1818B0B6" w14:textId="77777777" w:rsidR="00991AD7" w:rsidRPr="00822208" w:rsidRDefault="00991AD7" w:rsidP="00C67AD9">
      <w:pPr>
        <w:pStyle w:val="Poziom1"/>
      </w:pPr>
      <w:r>
        <w:rPr>
          <w:rFonts w:cs="Arial"/>
          <w:iCs/>
          <w:color w:val="000000"/>
        </w:rPr>
        <w:br/>
      </w:r>
      <w:r w:rsidRPr="00822208">
        <w:t>POSTANOWIENIA KOŃCOWE</w:t>
      </w:r>
    </w:p>
    <w:p w14:paraId="14578A7A" w14:textId="06400266" w:rsidR="00EB748E" w:rsidRPr="00822208" w:rsidRDefault="00EB748E" w:rsidP="003B560E">
      <w:pPr>
        <w:pStyle w:val="Poziom2"/>
      </w:pPr>
      <w:r w:rsidRPr="00822208">
        <w:t>Wszelkie zmiany lub uzupełnienia Umowy, z</w:t>
      </w:r>
      <w:r>
        <w:t> </w:t>
      </w:r>
      <w:r w:rsidRPr="00822208">
        <w:t>zastrzeżeniem odmiennych postanowień wynikających z</w:t>
      </w:r>
      <w:r>
        <w:t> </w:t>
      </w:r>
      <w:r w:rsidRPr="00822208">
        <w:t>Umowy, wymagają formy pisemnej pod rygorem nieważności.</w:t>
      </w:r>
    </w:p>
    <w:p w14:paraId="7CBB9262" w14:textId="354E1288" w:rsidR="00EB748E" w:rsidRPr="00822208" w:rsidRDefault="00EB748E" w:rsidP="003B560E">
      <w:pPr>
        <w:pStyle w:val="Poziom2"/>
      </w:pPr>
      <w:r w:rsidRPr="00822208">
        <w:t>W</w:t>
      </w:r>
      <w:r>
        <w:t> </w:t>
      </w:r>
      <w:r w:rsidRPr="00822208">
        <w:t>wypadku, jeżeli jakiekolwiek postanowienia Umowy okażą się nieważne lub bezskuteczne, nie wpływa to na ważność lub skuteczność innych postanowień. Strony będą dążyły do zastąpienia postanowień nieważnych lub bezskutecznych innymi postanowieniami zgodnymi z</w:t>
      </w:r>
      <w:r>
        <w:t> </w:t>
      </w:r>
      <w:r w:rsidRPr="00822208">
        <w:t>pierwotną intencją Stron.</w:t>
      </w:r>
    </w:p>
    <w:p w14:paraId="1D887594" w14:textId="0C126434" w:rsidR="00EB748E" w:rsidRPr="00822208" w:rsidRDefault="00EB748E" w:rsidP="003B560E">
      <w:pPr>
        <w:pStyle w:val="Poziom2"/>
      </w:pPr>
      <w:r w:rsidRPr="00822208">
        <w:t>Zmiany nazw komórek organizacyjnych, adresów, w</w:t>
      </w:r>
      <w:r>
        <w:t> </w:t>
      </w:r>
      <w:r w:rsidRPr="00822208">
        <w:t>wyniku zmian organizacyjnych u</w:t>
      </w:r>
      <w:r>
        <w:t> </w:t>
      </w:r>
      <w:r w:rsidRPr="00822208">
        <w:t>Zamawiającego nie będą wymagały formy aneksu, a</w:t>
      </w:r>
      <w:r>
        <w:t> </w:t>
      </w:r>
      <w:r w:rsidRPr="00822208">
        <w:t>Zamawiający powiadomi o</w:t>
      </w:r>
      <w:r>
        <w:t> </w:t>
      </w:r>
      <w:r w:rsidRPr="00822208">
        <w:t>tym fakcie Wykonawcę.</w:t>
      </w:r>
    </w:p>
    <w:p w14:paraId="17136DA2" w14:textId="32048EB0" w:rsidR="00EB748E" w:rsidRPr="00822208" w:rsidRDefault="00EB748E" w:rsidP="003B560E">
      <w:pPr>
        <w:pStyle w:val="Poziom2"/>
      </w:pPr>
      <w:r w:rsidRPr="00822208">
        <w:t>Zmiany w</w:t>
      </w:r>
      <w:r>
        <w:t> </w:t>
      </w:r>
      <w:r w:rsidRPr="00822208">
        <w:t>wykazie pomieszczeń, których sprzątanie powinno odbywać się w</w:t>
      </w:r>
      <w:r>
        <w:t> </w:t>
      </w:r>
      <w:r w:rsidRPr="00822208">
        <w:t>obecności pracujących w</w:t>
      </w:r>
      <w:r>
        <w:t> </w:t>
      </w:r>
      <w:r w:rsidRPr="00822208">
        <w:t xml:space="preserve">tych pomieszczeniach pracowników Zamawiającego lub upoważnionych Przedstawicieli Zamawiającego, nie wymagają sporządzenia aneksu do </w:t>
      </w:r>
      <w:r w:rsidR="00D549A9">
        <w:t>Um</w:t>
      </w:r>
      <w:r w:rsidRPr="00822208">
        <w:t>owy i</w:t>
      </w:r>
      <w:r>
        <w:t> </w:t>
      </w:r>
      <w:r w:rsidRPr="00822208">
        <w:t>stają się wiążące z</w:t>
      </w:r>
      <w:r>
        <w:t> </w:t>
      </w:r>
      <w:r w:rsidRPr="00822208">
        <w:t>chwilą powiadomienia Wykonawcy o</w:t>
      </w:r>
      <w:r>
        <w:t> </w:t>
      </w:r>
      <w:r w:rsidRPr="00822208">
        <w:t>tym na piśmie lub za pośrednictwem poczty elektronicznej poprzez Koordynatora.</w:t>
      </w:r>
    </w:p>
    <w:p w14:paraId="5F61A289" w14:textId="5F6C5569" w:rsidR="00EB748E" w:rsidRPr="00822208" w:rsidRDefault="00EB748E" w:rsidP="003B560E">
      <w:pPr>
        <w:pStyle w:val="Poziom2"/>
      </w:pPr>
      <w:r w:rsidRPr="00822208">
        <w:t>Zmiany w</w:t>
      </w:r>
      <w:r>
        <w:t> </w:t>
      </w:r>
      <w:r w:rsidRPr="00822208">
        <w:t>wykazie regulaminów, informatorów oraz zasad z</w:t>
      </w:r>
      <w:r>
        <w:t> </w:t>
      </w:r>
      <w:r w:rsidRPr="00822208">
        <w:t xml:space="preserve">którymi Wykonawca zobowiązany jest zapoznać się przed przystąpieniem do świadczenia usług oraz bezwzględnie ich przestrzegać, nie wymagają sporządzenia aneksu do </w:t>
      </w:r>
      <w:r w:rsidR="00D549A9">
        <w:t>Um</w:t>
      </w:r>
      <w:r w:rsidRPr="00822208">
        <w:t>owy i</w:t>
      </w:r>
      <w:r>
        <w:t> </w:t>
      </w:r>
      <w:r w:rsidRPr="00822208">
        <w:t>stają się wiążące z</w:t>
      </w:r>
      <w:r>
        <w:t> </w:t>
      </w:r>
      <w:r w:rsidRPr="00822208">
        <w:t>chwilą powiadomienia Wykonawcy o</w:t>
      </w:r>
      <w:r>
        <w:t> </w:t>
      </w:r>
      <w:r w:rsidRPr="00822208">
        <w:t>tym na piśmie lub za pośrednictwem poczty elektronicznej.</w:t>
      </w:r>
    </w:p>
    <w:p w14:paraId="3FA554EF" w14:textId="4056FDA8" w:rsidR="00EB748E" w:rsidRPr="00822208" w:rsidRDefault="00EB748E" w:rsidP="003B560E">
      <w:pPr>
        <w:pStyle w:val="Poziom2"/>
      </w:pPr>
      <w:r w:rsidRPr="00822208">
        <w:t>W</w:t>
      </w:r>
      <w:r>
        <w:t> </w:t>
      </w:r>
      <w:r w:rsidRPr="00822208">
        <w:t>przypadku komunikacji za pośrednictwem poczty elektronicznej, pismo uważa się za doręczone w</w:t>
      </w:r>
      <w:r>
        <w:t> </w:t>
      </w:r>
      <w:r w:rsidRPr="00822208">
        <w:t>pierwszym dniu roboczym po wysłaniu wiadomości elektronicznej.</w:t>
      </w:r>
    </w:p>
    <w:p w14:paraId="63045539" w14:textId="2D49C17C" w:rsidR="00EB748E" w:rsidRPr="00822208" w:rsidRDefault="00EB748E" w:rsidP="003B560E">
      <w:pPr>
        <w:pStyle w:val="Poziom2"/>
      </w:pPr>
      <w:r w:rsidRPr="00822208">
        <w:t>Ilekroć w</w:t>
      </w:r>
      <w:r>
        <w:t> </w:t>
      </w:r>
      <w:r w:rsidRPr="00822208">
        <w:t>Umowie jest mowa o</w:t>
      </w:r>
      <w:r>
        <w:t> </w:t>
      </w:r>
      <w:r w:rsidRPr="00822208">
        <w:t>dniach roboczych należy przez to rozumieć dni tygodnia od poniedziałku do piątku z</w:t>
      </w:r>
      <w:r>
        <w:t> </w:t>
      </w:r>
      <w:r w:rsidRPr="00822208">
        <w:t>wyłączeniem dni ustawowo wolnych od pracy w</w:t>
      </w:r>
      <w:r>
        <w:t> </w:t>
      </w:r>
      <w:r w:rsidRPr="00822208">
        <w:t xml:space="preserve">rozumieniu przepisów ustawy </w:t>
      </w:r>
      <w:r w:rsidR="003475C0">
        <w:t>z </w:t>
      </w:r>
      <w:r w:rsidRPr="00822208">
        <w:t>18 stycznia 1951</w:t>
      </w:r>
      <w:r w:rsidR="003475C0">
        <w:t xml:space="preserve"> roku </w:t>
      </w:r>
      <w:r w:rsidRPr="00822208">
        <w:t>o</w:t>
      </w:r>
      <w:r>
        <w:t> </w:t>
      </w:r>
      <w:r w:rsidRPr="00822208">
        <w:t>dniach wolnych od pracy oraz świąt branżowych (np. dzień 14 sierpnia pn. Dzień Energetyka).</w:t>
      </w:r>
    </w:p>
    <w:p w14:paraId="0BFA3C39" w14:textId="17FC69A2" w:rsidR="00EB748E" w:rsidRPr="00822208" w:rsidRDefault="00EB748E" w:rsidP="003B560E">
      <w:pPr>
        <w:pStyle w:val="Poziom2"/>
      </w:pPr>
      <w:r w:rsidRPr="00822208">
        <w:t>W</w:t>
      </w:r>
      <w:r>
        <w:t> </w:t>
      </w:r>
      <w:r w:rsidRPr="00822208">
        <w:t>sprawach nieuregulowanych postanowieniami Umowy zastosowanie mają przepisy Kodeksu cywilnego.</w:t>
      </w:r>
    </w:p>
    <w:p w14:paraId="774F2A2E" w14:textId="68411504" w:rsidR="00EB748E" w:rsidRPr="00822208" w:rsidRDefault="00EB748E" w:rsidP="003B560E">
      <w:pPr>
        <w:pStyle w:val="Poziom2"/>
      </w:pPr>
      <w:r w:rsidRPr="00822208">
        <w:t>Umowa podlega prawu polskiemu i</w:t>
      </w:r>
      <w:r>
        <w:t> </w:t>
      </w:r>
      <w:r w:rsidRPr="00822208">
        <w:t>zgodnie z</w:t>
      </w:r>
      <w:r>
        <w:t> </w:t>
      </w:r>
      <w:r w:rsidRPr="00822208">
        <w:t>nim powinna być interpretowana.</w:t>
      </w:r>
    </w:p>
    <w:p w14:paraId="0C78A8F9" w14:textId="0B6CFA8B" w:rsidR="00EB748E" w:rsidRDefault="00EB748E" w:rsidP="003B560E">
      <w:pPr>
        <w:pStyle w:val="Poziom2"/>
      </w:pPr>
      <w:r w:rsidRPr="00822208">
        <w:t>Umowa została sporządzona w</w:t>
      </w:r>
      <w:r>
        <w:t> </w:t>
      </w:r>
      <w:r w:rsidRPr="00822208">
        <w:t>dwóch jednobrzmiących egzemplarzach, po jednym egzemplarzu dla każdej ze Stron.</w:t>
      </w:r>
    </w:p>
    <w:p w14:paraId="58270AE1" w14:textId="0BF716BA" w:rsidR="00EB748E" w:rsidRPr="0090548A" w:rsidRDefault="00EB748E" w:rsidP="003B560E">
      <w:pPr>
        <w:pStyle w:val="Poziom2"/>
      </w:pPr>
      <w:r>
        <w:t>Integralną część Umowy stanowią:</w:t>
      </w:r>
    </w:p>
    <w:p w14:paraId="6CD92E8E" w14:textId="77777777" w:rsidR="00EB748E" w:rsidRPr="00822208" w:rsidRDefault="00EB748E" w:rsidP="003B560E">
      <w:pPr>
        <w:pStyle w:val="Poziom3"/>
      </w:pPr>
      <w:r w:rsidRPr="00822208">
        <w:t>Załącznik nr 1 – Cennik</w:t>
      </w:r>
    </w:p>
    <w:p w14:paraId="783D4C77" w14:textId="77777777" w:rsidR="00EB748E" w:rsidRPr="00ED222A" w:rsidRDefault="00EB748E" w:rsidP="003B560E">
      <w:pPr>
        <w:pStyle w:val="Poziom3"/>
        <w:rPr>
          <w:rFonts w:cs="Arial"/>
          <w:color w:val="000000"/>
        </w:rPr>
      </w:pPr>
      <w:r w:rsidRPr="00ED222A">
        <w:rPr>
          <w:rFonts w:cs="Arial"/>
          <w:color w:val="000000"/>
        </w:rPr>
        <w:t>Załącznik nr 2 – Szczegółowe wykazy powierzchni podlegających usłudze utrzymania czystości przez Wykonawcę</w:t>
      </w:r>
    </w:p>
    <w:p w14:paraId="777A97D3" w14:textId="77777777" w:rsidR="00EB748E" w:rsidRPr="00ED222A" w:rsidRDefault="00EB748E" w:rsidP="003B560E">
      <w:pPr>
        <w:pStyle w:val="Poziom3"/>
      </w:pPr>
      <w:r w:rsidRPr="00ED222A">
        <w:t>Załącznik nr 3 – Zakresy czynności</w:t>
      </w:r>
    </w:p>
    <w:p w14:paraId="3CBCBFC7" w14:textId="11A624ED" w:rsidR="00EB748E" w:rsidRPr="00ED222A" w:rsidRDefault="00EB748E" w:rsidP="003B560E">
      <w:pPr>
        <w:pStyle w:val="Poziom3"/>
      </w:pPr>
      <w:r w:rsidRPr="00ED222A">
        <w:lastRenderedPageBreak/>
        <w:t>Załącznik nr 4 – Wykaz pomieszczeń, których sprzątanie powinno odbywać się w</w:t>
      </w:r>
      <w:r>
        <w:t> </w:t>
      </w:r>
      <w:r w:rsidRPr="00ED222A">
        <w:t>obecności pracujących w</w:t>
      </w:r>
      <w:r>
        <w:t> </w:t>
      </w:r>
      <w:r w:rsidRPr="00ED222A">
        <w:t>tych pomieszczeniach pracowników Zamawiającego lub upoważnionych przedstawicieli Zamawiającego</w:t>
      </w:r>
    </w:p>
    <w:p w14:paraId="301602B2" w14:textId="6951B55F" w:rsidR="00EB748E" w:rsidRPr="00ED222A" w:rsidRDefault="00EB748E" w:rsidP="003B560E">
      <w:pPr>
        <w:pStyle w:val="Poziom3"/>
      </w:pPr>
      <w:r w:rsidRPr="00ED222A">
        <w:t>Załącznik nr 5 – Wykaz lokalizacji, w</w:t>
      </w:r>
      <w:r>
        <w:t> </w:t>
      </w:r>
      <w:r w:rsidRPr="00ED222A">
        <w:t>których Wykonawca zobowiązany jest wyznaczyć pracownika, który będzie znajdował się stale na terenie Zamawiającego oraz będzie zaopatrzony w</w:t>
      </w:r>
      <w:r>
        <w:t> </w:t>
      </w:r>
      <w:r w:rsidRPr="00ED222A">
        <w:t>środki łączności pozwalające na bezpośrednie nawiązanie kontaktu z</w:t>
      </w:r>
      <w:r>
        <w:t> </w:t>
      </w:r>
      <w:r w:rsidRPr="00ED222A">
        <w:t>Zarządcą obiektu i</w:t>
      </w:r>
      <w:r>
        <w:t> </w:t>
      </w:r>
      <w:r w:rsidRPr="00ED222A">
        <w:t>służbami porządkowymi</w:t>
      </w:r>
    </w:p>
    <w:p w14:paraId="5772327E" w14:textId="77777777" w:rsidR="00EB748E" w:rsidRPr="00ED222A" w:rsidRDefault="00EB748E" w:rsidP="003B560E">
      <w:pPr>
        <w:pStyle w:val="Poziom3"/>
      </w:pPr>
      <w:r w:rsidRPr="00ED222A">
        <w:t>Załącznik nr 6 – Wzór zlecenia na usługi dodatkowe</w:t>
      </w:r>
    </w:p>
    <w:p w14:paraId="5307DEB8" w14:textId="77777777" w:rsidR="00EB748E" w:rsidRPr="00ED222A" w:rsidRDefault="00EB748E" w:rsidP="003B560E">
      <w:pPr>
        <w:pStyle w:val="Poziom3"/>
      </w:pPr>
      <w:r w:rsidRPr="00ED222A">
        <w:t>Załącznik nr 7 – Zasady kontroli oraz cząstkowe arkusze ocen jakości</w:t>
      </w:r>
    </w:p>
    <w:p w14:paraId="6FF8159A" w14:textId="26035F57" w:rsidR="00EB748E" w:rsidRPr="00822208" w:rsidRDefault="00EB748E" w:rsidP="003B560E">
      <w:pPr>
        <w:pStyle w:val="Poziom3"/>
      </w:pPr>
      <w:r w:rsidRPr="00ED222A">
        <w:t xml:space="preserve">Załącznik nr </w:t>
      </w:r>
      <w:r>
        <w:t>8</w:t>
      </w:r>
      <w:r w:rsidRPr="00ED222A">
        <w:t xml:space="preserve"> – Wykaz regulaminów, informatorów oraz zasad</w:t>
      </w:r>
      <w:r w:rsidR="0001517A">
        <w:t>,</w:t>
      </w:r>
      <w:r w:rsidRPr="00ED222A">
        <w:t xml:space="preserve"> z</w:t>
      </w:r>
      <w:r>
        <w:t> </w:t>
      </w:r>
      <w:r w:rsidRPr="00ED222A">
        <w:t>którymi Wykonawca zobowiązany jest zapoznać się przed przystąpieniem do świadczenia usług oraz bezwzględnie ich przestrzegać</w:t>
      </w:r>
    </w:p>
    <w:p w14:paraId="1B61B034" w14:textId="77777777" w:rsidR="00EB748E" w:rsidRDefault="00EB748E" w:rsidP="003B560E">
      <w:pPr>
        <w:pStyle w:val="Poziom3"/>
      </w:pPr>
      <w:r w:rsidRPr="00822208">
        <w:t xml:space="preserve">Załącznik nr </w:t>
      </w:r>
      <w:r>
        <w:t xml:space="preserve">9 </w:t>
      </w:r>
      <w:r w:rsidRPr="00822208">
        <w:t>– Wykaz oraz parametry artykułów higieniczno-sanitarnych</w:t>
      </w:r>
    </w:p>
    <w:p w14:paraId="0DB18D17" w14:textId="0C8B8809" w:rsidR="00EB748E" w:rsidRDefault="00EB748E" w:rsidP="003B560E">
      <w:pPr>
        <w:pStyle w:val="Poziom3"/>
      </w:pPr>
      <w:r>
        <w:t xml:space="preserve">Załącznik </w:t>
      </w:r>
      <w:r w:rsidR="00B901B3">
        <w:t xml:space="preserve">nr </w:t>
      </w:r>
      <w:r>
        <w:t>10 – Wykaz prac dodatkowych</w:t>
      </w:r>
    </w:p>
    <w:p w14:paraId="6F7E68CB" w14:textId="5FBACB7F" w:rsidR="00EB748E" w:rsidRPr="00822208" w:rsidRDefault="00EB748E" w:rsidP="003B560E">
      <w:pPr>
        <w:pStyle w:val="Poziom3"/>
      </w:pPr>
      <w:r>
        <w:t>Załącznik nr 11 – Wymagania w zakresie ESG</w:t>
      </w:r>
    </w:p>
    <w:p w14:paraId="13C92B00" w14:textId="77777777" w:rsidR="008017F7" w:rsidRPr="00C52C04" w:rsidRDefault="00AE175C" w:rsidP="008017F7">
      <w:pPr>
        <w:pStyle w:val="Podpisy"/>
      </w:pPr>
      <w:r w:rsidRPr="00C52C04">
        <w:tab/>
      </w:r>
      <w:r w:rsidR="00DD5EB7" w:rsidRPr="00C52C04">
        <w:t>ZAMAWIAJĄCY</w:t>
      </w:r>
      <w:r w:rsidR="00B46EEC" w:rsidRPr="00C52C04">
        <w:tab/>
      </w:r>
      <w:r w:rsidR="008926BB" w:rsidRPr="00C52C04">
        <w:t>WYKONAWCA</w:t>
      </w:r>
    </w:p>
    <w:p w14:paraId="27834B5C" w14:textId="77777777" w:rsidR="009E458C" w:rsidRDefault="009E458C" w:rsidP="008017F7">
      <w:pPr>
        <w:pStyle w:val="Podpisy"/>
      </w:pPr>
      <w:r w:rsidRPr="00C52C04">
        <w:tab/>
      </w:r>
      <w:r w:rsidR="00B07FD6" w:rsidRPr="00C52C04">
        <w:t>______________________________</w:t>
      </w:r>
      <w:r w:rsidR="00B07FD6" w:rsidRPr="00C52C04">
        <w:tab/>
        <w:t>______________________________</w:t>
      </w:r>
    </w:p>
    <w:p w14:paraId="6C315542" w14:textId="1495B683" w:rsidR="00D17D23" w:rsidRPr="005D770D" w:rsidRDefault="00D17D23" w:rsidP="00D17D23">
      <w:pPr>
        <w:jc w:val="right"/>
        <w:rPr>
          <w:noProof/>
        </w:rPr>
      </w:pPr>
    </w:p>
    <w:sectPr w:rsidR="00D17D23" w:rsidRPr="005D770D" w:rsidSect="00956493">
      <w:headerReference w:type="default" r:id="rId15"/>
      <w:footerReference w:type="default" r:id="rId16"/>
      <w:pgSz w:w="11906" w:h="16838"/>
      <w:pgMar w:top="1985" w:right="1134" w:bottom="1418" w:left="1134" w:header="851"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EA4B" w14:textId="77777777" w:rsidR="00B52ED2" w:rsidRPr="00C52C04" w:rsidRDefault="00B52ED2" w:rsidP="00A66719">
      <w:r w:rsidRPr="00C52C04">
        <w:separator/>
      </w:r>
    </w:p>
  </w:endnote>
  <w:endnote w:type="continuationSeparator" w:id="0">
    <w:p w14:paraId="3B60B11D" w14:textId="77777777" w:rsidR="00B52ED2" w:rsidRPr="00C52C04" w:rsidRDefault="00B52ED2" w:rsidP="00A66719">
      <w:r w:rsidRPr="00C52C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0169898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3DACEB" w14:textId="77777777" w:rsidR="00720042" w:rsidRPr="00C52C04" w:rsidRDefault="00720042" w:rsidP="001035DF">
            <w:pPr>
              <w:jc w:val="right"/>
              <w:rPr>
                <w:sz w:val="18"/>
                <w:szCs w:val="18"/>
              </w:rPr>
            </w:pPr>
            <w:r w:rsidRPr="00C52C04">
              <w:rPr>
                <w:sz w:val="18"/>
                <w:szCs w:val="18"/>
              </w:rPr>
              <w:t xml:space="preserve">Strona </w:t>
            </w:r>
            <w:r w:rsidRPr="00C52C04">
              <w:rPr>
                <w:b/>
                <w:bCs/>
                <w:sz w:val="18"/>
                <w:szCs w:val="18"/>
              </w:rPr>
              <w:fldChar w:fldCharType="begin"/>
            </w:r>
            <w:r w:rsidRPr="00C52C04">
              <w:rPr>
                <w:b/>
                <w:bCs/>
                <w:sz w:val="18"/>
                <w:szCs w:val="18"/>
              </w:rPr>
              <w:instrText>PAGE</w:instrText>
            </w:r>
            <w:r w:rsidRPr="00C52C04">
              <w:rPr>
                <w:b/>
                <w:bCs/>
                <w:sz w:val="18"/>
                <w:szCs w:val="18"/>
              </w:rPr>
              <w:fldChar w:fldCharType="separate"/>
            </w:r>
            <w:r w:rsidR="007A4ACD" w:rsidRPr="00C52C04">
              <w:rPr>
                <w:b/>
                <w:bCs/>
                <w:sz w:val="18"/>
                <w:szCs w:val="18"/>
              </w:rPr>
              <w:t>34</w:t>
            </w:r>
            <w:r w:rsidRPr="00C52C04">
              <w:rPr>
                <w:b/>
                <w:bCs/>
                <w:sz w:val="18"/>
                <w:szCs w:val="18"/>
              </w:rPr>
              <w:fldChar w:fldCharType="end"/>
            </w:r>
            <w:r w:rsidR="00DE665E" w:rsidRPr="00C52C04">
              <w:rPr>
                <w:sz w:val="18"/>
                <w:szCs w:val="18"/>
              </w:rPr>
              <w:t xml:space="preserve"> z </w:t>
            </w:r>
            <w:r w:rsidRPr="00C52C04">
              <w:rPr>
                <w:b/>
                <w:bCs/>
                <w:sz w:val="18"/>
                <w:szCs w:val="18"/>
              </w:rPr>
              <w:fldChar w:fldCharType="begin"/>
            </w:r>
            <w:r w:rsidRPr="00C52C04">
              <w:rPr>
                <w:b/>
                <w:bCs/>
                <w:sz w:val="18"/>
                <w:szCs w:val="18"/>
              </w:rPr>
              <w:instrText>NUMPAGES</w:instrText>
            </w:r>
            <w:r w:rsidRPr="00C52C04">
              <w:rPr>
                <w:b/>
                <w:bCs/>
                <w:sz w:val="18"/>
                <w:szCs w:val="18"/>
              </w:rPr>
              <w:fldChar w:fldCharType="separate"/>
            </w:r>
            <w:r w:rsidR="007A4ACD" w:rsidRPr="00C52C04">
              <w:rPr>
                <w:b/>
                <w:bCs/>
                <w:sz w:val="18"/>
                <w:szCs w:val="18"/>
              </w:rPr>
              <w:t>43</w:t>
            </w:r>
            <w:r w:rsidRPr="00C52C04">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F278" w14:textId="77777777" w:rsidR="00B52ED2" w:rsidRPr="00C52C04" w:rsidRDefault="00B52ED2" w:rsidP="00A66719">
      <w:r w:rsidRPr="00C52C04">
        <w:separator/>
      </w:r>
    </w:p>
  </w:footnote>
  <w:footnote w:type="continuationSeparator" w:id="0">
    <w:p w14:paraId="6E98A45F" w14:textId="77777777" w:rsidR="00B52ED2" w:rsidRPr="00C52C04" w:rsidRDefault="00B52ED2" w:rsidP="00A66719">
      <w:r w:rsidRPr="00C52C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F23" w14:textId="77777777" w:rsidR="00720042" w:rsidRPr="00C52C04" w:rsidRDefault="00720042" w:rsidP="001D27C2">
    <w:r w:rsidRPr="00C52C04">
      <w:rPr>
        <w:noProof/>
        <w:lang w:eastAsia="pl-PL"/>
      </w:rPr>
      <w:drawing>
        <wp:anchor distT="0" distB="0" distL="114300" distR="114300" simplePos="0" relativeHeight="251658240" behindDoc="1" locked="0" layoutInCell="1" allowOverlap="1" wp14:anchorId="1A791C63" wp14:editId="3342C8EC">
          <wp:simplePos x="0" y="0"/>
          <wp:positionH relativeFrom="page">
            <wp:posOffset>13970</wp:posOffset>
          </wp:positionH>
          <wp:positionV relativeFrom="page">
            <wp:posOffset>58420</wp:posOffset>
          </wp:positionV>
          <wp:extent cx="7574400" cy="1087200"/>
          <wp:effectExtent l="0" t="0" r="762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3645 TAURON_SPRZEDAZ_listownik email1.wmf"/>
                  <pic:cNvPicPr/>
                </pic:nvPicPr>
                <pic:blipFill>
                  <a:blip r:embed="rId1">
                    <a:extLst>
                      <a:ext uri="{28A0092B-C50C-407E-A947-70E740481C1C}">
                        <a14:useLocalDpi xmlns:a14="http://schemas.microsoft.com/office/drawing/2010/main" val="0"/>
                      </a:ext>
                    </a:extLst>
                  </a:blip>
                  <a:stretch>
                    <a:fillRect/>
                  </a:stretch>
                </pic:blipFill>
                <pic:spPr>
                  <a:xfrm>
                    <a:off x="0" y="0"/>
                    <a:ext cx="7574400" cy="108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8A6AA6C"/>
    <w:name w:val="WW8Num2"/>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8"/>
    <w:multiLevelType w:val="multilevel"/>
    <w:tmpl w:val="272E801E"/>
    <w:name w:val="WW8Num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00000D1"/>
    <w:multiLevelType w:val="multilevel"/>
    <w:tmpl w:val="000000D1"/>
    <w:name w:val="WW8Num233"/>
    <w:lvl w:ilvl="0">
      <w:start w:val="1"/>
      <w:numFmt w:val="decimal"/>
      <w:lvlText w:val="%1"/>
      <w:lvlJc w:val="left"/>
      <w:pPr>
        <w:tabs>
          <w:tab w:val="num" w:pos="0"/>
        </w:tabs>
        <w:ind w:left="360" w:hanging="360"/>
      </w:p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4" w15:restartNumberingAfterBreak="0">
    <w:nsid w:val="00000123"/>
    <w:multiLevelType w:val="multilevel"/>
    <w:tmpl w:val="B5C27B74"/>
    <w:name w:val="WW8Num324"/>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5" w15:restartNumberingAfterBreak="0">
    <w:nsid w:val="16FE5661"/>
    <w:multiLevelType w:val="multilevel"/>
    <w:tmpl w:val="3CF63766"/>
    <w:styleLink w:val="ZacznikiPoziomy"/>
    <w:lvl w:ilvl="0">
      <w:start w:val="1"/>
      <w:numFmt w:val="decimal"/>
      <w:pStyle w:val="ZaPoz1"/>
      <w:suff w:val="space"/>
      <w:lvlText w:val="Załącznik nr %1 -"/>
      <w:lvlJc w:val="left"/>
      <w:pPr>
        <w:ind w:left="0" w:firstLine="0"/>
      </w:pPr>
      <w:rPr>
        <w:rFonts w:hint="default"/>
        <w:b/>
        <w:i w:val="0"/>
        <w:u w:val="none"/>
      </w:rPr>
    </w:lvl>
    <w:lvl w:ilvl="1">
      <w:start w:val="1"/>
      <w:numFmt w:val="decimal"/>
      <w:pStyle w:val="ZaPoz2"/>
      <w:lvlText w:val="%2)"/>
      <w:lvlJc w:val="left"/>
      <w:pPr>
        <w:tabs>
          <w:tab w:val="num" w:pos="425"/>
        </w:tabs>
        <w:ind w:left="425" w:hanging="425"/>
      </w:pPr>
      <w:rPr>
        <w:rFonts w:hint="default"/>
      </w:rPr>
    </w:lvl>
    <w:lvl w:ilvl="2">
      <w:start w:val="1"/>
      <w:numFmt w:val="lowerLetter"/>
      <w:pStyle w:val="ZaPoz3"/>
      <w:lvlText w:val="%3)"/>
      <w:lvlJc w:val="left"/>
      <w:pPr>
        <w:tabs>
          <w:tab w:val="num" w:pos="851"/>
        </w:tabs>
        <w:ind w:left="851" w:hanging="426"/>
      </w:pPr>
      <w:rPr>
        <w:rFonts w:hint="default"/>
      </w:rPr>
    </w:lvl>
    <w:lvl w:ilvl="3">
      <w:start w:val="1"/>
      <w:numFmt w:val="bullet"/>
      <w:pStyle w:val="ZaPoz4"/>
      <w:lvlText w:val=""/>
      <w:lvlJc w:val="left"/>
      <w:pPr>
        <w:tabs>
          <w:tab w:val="num" w:pos="1134"/>
        </w:tabs>
        <w:ind w:left="1134" w:hanging="283"/>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765162"/>
    <w:multiLevelType w:val="hybridMultilevel"/>
    <w:tmpl w:val="B78E550A"/>
    <w:lvl w:ilvl="0" w:tplc="F5E84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0A302E"/>
    <w:multiLevelType w:val="multilevel"/>
    <w:tmpl w:val="6728F048"/>
    <w:name w:val="WW8Num122222"/>
    <w:lvl w:ilvl="0">
      <w:start w:val="1"/>
      <w:numFmt w:val="decimal"/>
      <w:lvlText w:val="%1."/>
      <w:lvlJc w:val="left"/>
      <w:pPr>
        <w:tabs>
          <w:tab w:val="num" w:pos="720"/>
        </w:tabs>
        <w:ind w:left="720" w:hanging="720"/>
      </w:pPr>
      <w:rPr>
        <w:rFonts w:ascii="Arial" w:hAnsi="Arial" w:cs="Arial" w:hint="default"/>
        <w:b w:val="0"/>
        <w:i w:val="0"/>
        <w:sz w:val="22"/>
        <w:szCs w:val="22"/>
      </w:rPr>
    </w:lvl>
    <w:lvl w:ilvl="1">
      <w:start w:val="1"/>
      <w:numFmt w:val="decimal"/>
      <w:suff w:val="space"/>
      <w:lvlText w:val="%1.%2."/>
      <w:lvlJc w:val="left"/>
      <w:pPr>
        <w:tabs>
          <w:tab w:val="num" w:pos="0"/>
        </w:tabs>
        <w:ind w:left="680" w:hanging="56"/>
      </w:pPr>
      <w:rPr>
        <w:rFonts w:ascii="Times New Roman" w:eastAsia="Times New Roman" w:hAnsi="Times New Roman" w:cs="Times New Roman"/>
        <w:b w:val="0"/>
        <w:i w:val="0"/>
        <w:color w:val="auto"/>
        <w:sz w:val="22"/>
        <w:szCs w:val="22"/>
      </w:rPr>
    </w:lvl>
    <w:lvl w:ilvl="2">
      <w:start w:val="1"/>
      <w:numFmt w:val="decimal"/>
      <w:lvlText w:val="%1.%2.%3."/>
      <w:lvlJc w:val="left"/>
      <w:pPr>
        <w:tabs>
          <w:tab w:val="num" w:pos="2126"/>
        </w:tabs>
        <w:ind w:left="2126" w:hanging="708"/>
      </w:pPr>
      <w:rPr>
        <w:rFonts w:ascii="Times New Roman" w:hAnsi="Times New Roman" w:cs="Times New Roman"/>
        <w:b w:val="0"/>
        <w:sz w:val="24"/>
      </w:rPr>
    </w:lvl>
    <w:lvl w:ilvl="3">
      <w:start w:val="1"/>
      <w:numFmt w:val="decimal"/>
      <w:lvlText w:val="%1.%2.%3.%4."/>
      <w:lvlJc w:val="left"/>
      <w:pPr>
        <w:tabs>
          <w:tab w:val="num" w:pos="252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60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680"/>
        </w:tabs>
        <w:ind w:left="4104" w:hanging="1224"/>
      </w:pPr>
      <w:rPr>
        <w:rFonts w:cs="Times New Roman"/>
      </w:rPr>
    </w:lvl>
    <w:lvl w:ilvl="8">
      <w:start w:val="1"/>
      <w:numFmt w:val="decimal"/>
      <w:lvlText w:val="%1.%2.%3.%4.%5.%6.%7.%8.%9."/>
      <w:lvlJc w:val="left"/>
      <w:pPr>
        <w:tabs>
          <w:tab w:val="num" w:pos="5400"/>
        </w:tabs>
        <w:ind w:left="4680" w:hanging="1440"/>
      </w:pPr>
      <w:rPr>
        <w:rFonts w:cs="Times New Roman"/>
      </w:rPr>
    </w:lvl>
  </w:abstractNum>
  <w:abstractNum w:abstractNumId="8" w15:restartNumberingAfterBreak="0">
    <w:nsid w:val="6E1E370F"/>
    <w:multiLevelType w:val="multilevel"/>
    <w:tmpl w:val="80EC42EA"/>
    <w:styleLink w:val="Poziomy"/>
    <w:lvl w:ilvl="0">
      <w:start w:val="1"/>
      <w:numFmt w:val="decimal"/>
      <w:pStyle w:val="Poziom1"/>
      <w:suff w:val="nothing"/>
      <w:lvlText w:val="§%1"/>
      <w:lvlJc w:val="center"/>
      <w:pPr>
        <w:ind w:left="0" w:firstLine="0"/>
      </w:pPr>
      <w:rPr>
        <w:rFonts w:hint="default"/>
      </w:rPr>
    </w:lvl>
    <w:lvl w:ilvl="1">
      <w:start w:val="1"/>
      <w:numFmt w:val="decimal"/>
      <w:pStyle w:val="Poziom2"/>
      <w:lvlText w:val="%2."/>
      <w:lvlJc w:val="left"/>
      <w:pPr>
        <w:tabs>
          <w:tab w:val="num" w:pos="425"/>
        </w:tabs>
        <w:ind w:left="425" w:hanging="425"/>
      </w:pPr>
      <w:rPr>
        <w:rFonts w:hint="default"/>
      </w:rPr>
    </w:lvl>
    <w:lvl w:ilvl="2">
      <w:start w:val="1"/>
      <w:numFmt w:val="decimal"/>
      <w:pStyle w:val="Poziom3"/>
      <w:lvlText w:val="%3)"/>
      <w:lvlJc w:val="left"/>
      <w:pPr>
        <w:tabs>
          <w:tab w:val="num" w:pos="851"/>
        </w:tabs>
        <w:ind w:left="851" w:hanging="426"/>
      </w:pPr>
      <w:rPr>
        <w:rFonts w:hint="default"/>
      </w:rPr>
    </w:lvl>
    <w:lvl w:ilvl="3">
      <w:start w:val="1"/>
      <w:numFmt w:val="lowerLetter"/>
      <w:pStyle w:val="Poziom4"/>
      <w:lvlText w:val="%4)"/>
      <w:lvlJc w:val="left"/>
      <w:pPr>
        <w:tabs>
          <w:tab w:val="num" w:pos="1276"/>
        </w:tabs>
        <w:ind w:left="1276" w:hanging="425"/>
      </w:pPr>
      <w:rPr>
        <w:rFonts w:hint="default"/>
      </w:rPr>
    </w:lvl>
    <w:lvl w:ilvl="4">
      <w:start w:val="1"/>
      <w:numFmt w:val="lowerRoman"/>
      <w:pStyle w:val="Poziom5"/>
      <w:lvlText w:val="(%5)"/>
      <w:lvlJc w:val="left"/>
      <w:pPr>
        <w:tabs>
          <w:tab w:val="num" w:pos="1701"/>
        </w:tabs>
        <w:ind w:left="1701" w:hanging="425"/>
      </w:pPr>
      <w:rPr>
        <w:rFonts w:hint="default"/>
      </w:rPr>
    </w:lvl>
    <w:lvl w:ilvl="5">
      <w:start w:val="1"/>
      <w:numFmt w:val="lowerLetter"/>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16cid:durableId="1797794864">
    <w:abstractNumId w:val="8"/>
  </w:num>
  <w:num w:numId="2" w16cid:durableId="1796174445">
    <w:abstractNumId w:val="5"/>
  </w:num>
  <w:num w:numId="3" w16cid:durableId="2025743689">
    <w:abstractNumId w:val="8"/>
  </w:num>
  <w:num w:numId="4" w16cid:durableId="1216742821">
    <w:abstractNumId w:val="6"/>
  </w:num>
  <w:num w:numId="5" w16cid:durableId="17361987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27"/>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48E"/>
    <w:rsid w:val="000001C1"/>
    <w:rsid w:val="00000837"/>
    <w:rsid w:val="00001E1E"/>
    <w:rsid w:val="00002076"/>
    <w:rsid w:val="00002BC3"/>
    <w:rsid w:val="00002F20"/>
    <w:rsid w:val="00003466"/>
    <w:rsid w:val="000036C9"/>
    <w:rsid w:val="00003754"/>
    <w:rsid w:val="00003896"/>
    <w:rsid w:val="0000423B"/>
    <w:rsid w:val="00004C89"/>
    <w:rsid w:val="00005C3F"/>
    <w:rsid w:val="00006328"/>
    <w:rsid w:val="0000754F"/>
    <w:rsid w:val="000100D1"/>
    <w:rsid w:val="000100DF"/>
    <w:rsid w:val="0001038A"/>
    <w:rsid w:val="00010424"/>
    <w:rsid w:val="0001063D"/>
    <w:rsid w:val="00011417"/>
    <w:rsid w:val="00012B1A"/>
    <w:rsid w:val="00012F24"/>
    <w:rsid w:val="00014776"/>
    <w:rsid w:val="00014C33"/>
    <w:rsid w:val="0001517A"/>
    <w:rsid w:val="00015CC6"/>
    <w:rsid w:val="00015F6A"/>
    <w:rsid w:val="00016126"/>
    <w:rsid w:val="0001733D"/>
    <w:rsid w:val="00017443"/>
    <w:rsid w:val="00017E23"/>
    <w:rsid w:val="00020996"/>
    <w:rsid w:val="000222E1"/>
    <w:rsid w:val="0002240A"/>
    <w:rsid w:val="00023148"/>
    <w:rsid w:val="00023640"/>
    <w:rsid w:val="00023FA1"/>
    <w:rsid w:val="000253AB"/>
    <w:rsid w:val="0002742B"/>
    <w:rsid w:val="000277DB"/>
    <w:rsid w:val="00027959"/>
    <w:rsid w:val="00027C4E"/>
    <w:rsid w:val="000303CF"/>
    <w:rsid w:val="00030656"/>
    <w:rsid w:val="00030D0A"/>
    <w:rsid w:val="000322AD"/>
    <w:rsid w:val="000323C0"/>
    <w:rsid w:val="00032A97"/>
    <w:rsid w:val="00034B95"/>
    <w:rsid w:val="00034F26"/>
    <w:rsid w:val="000351E5"/>
    <w:rsid w:val="00035945"/>
    <w:rsid w:val="000359B3"/>
    <w:rsid w:val="000361DF"/>
    <w:rsid w:val="00036473"/>
    <w:rsid w:val="000364A2"/>
    <w:rsid w:val="000366E4"/>
    <w:rsid w:val="0004000F"/>
    <w:rsid w:val="00040B1B"/>
    <w:rsid w:val="000418C9"/>
    <w:rsid w:val="0004193B"/>
    <w:rsid w:val="00041B6C"/>
    <w:rsid w:val="00041CDB"/>
    <w:rsid w:val="000422B9"/>
    <w:rsid w:val="000426A4"/>
    <w:rsid w:val="000430FF"/>
    <w:rsid w:val="00044751"/>
    <w:rsid w:val="00044AF4"/>
    <w:rsid w:val="0004512F"/>
    <w:rsid w:val="00045392"/>
    <w:rsid w:val="000467BA"/>
    <w:rsid w:val="00047B56"/>
    <w:rsid w:val="00047BA7"/>
    <w:rsid w:val="00050362"/>
    <w:rsid w:val="00050C56"/>
    <w:rsid w:val="0005169C"/>
    <w:rsid w:val="000519CC"/>
    <w:rsid w:val="0005336B"/>
    <w:rsid w:val="000540F5"/>
    <w:rsid w:val="00054C74"/>
    <w:rsid w:val="0005542A"/>
    <w:rsid w:val="000559D1"/>
    <w:rsid w:val="00055C72"/>
    <w:rsid w:val="000572E1"/>
    <w:rsid w:val="000575BB"/>
    <w:rsid w:val="0005779E"/>
    <w:rsid w:val="00057BBF"/>
    <w:rsid w:val="00057D61"/>
    <w:rsid w:val="00057D76"/>
    <w:rsid w:val="00060B39"/>
    <w:rsid w:val="00060C4E"/>
    <w:rsid w:val="00061D73"/>
    <w:rsid w:val="00061E0F"/>
    <w:rsid w:val="000623BD"/>
    <w:rsid w:val="00063075"/>
    <w:rsid w:val="000631CD"/>
    <w:rsid w:val="00063B6E"/>
    <w:rsid w:val="00063C96"/>
    <w:rsid w:val="00064173"/>
    <w:rsid w:val="0006459D"/>
    <w:rsid w:val="00064888"/>
    <w:rsid w:val="00064BE6"/>
    <w:rsid w:val="00065862"/>
    <w:rsid w:val="00065FE3"/>
    <w:rsid w:val="000663ED"/>
    <w:rsid w:val="000667AE"/>
    <w:rsid w:val="00066B24"/>
    <w:rsid w:val="00067025"/>
    <w:rsid w:val="0006775E"/>
    <w:rsid w:val="000677A7"/>
    <w:rsid w:val="00067EEC"/>
    <w:rsid w:val="0007050C"/>
    <w:rsid w:val="00072A0B"/>
    <w:rsid w:val="0007306E"/>
    <w:rsid w:val="0007515D"/>
    <w:rsid w:val="00075966"/>
    <w:rsid w:val="00075CFD"/>
    <w:rsid w:val="00075D9F"/>
    <w:rsid w:val="0007650B"/>
    <w:rsid w:val="0007659A"/>
    <w:rsid w:val="00076C2A"/>
    <w:rsid w:val="00077659"/>
    <w:rsid w:val="000778A9"/>
    <w:rsid w:val="00077A0F"/>
    <w:rsid w:val="00077E41"/>
    <w:rsid w:val="00077EA4"/>
    <w:rsid w:val="000802C8"/>
    <w:rsid w:val="00080F2F"/>
    <w:rsid w:val="00081E4E"/>
    <w:rsid w:val="00081FBD"/>
    <w:rsid w:val="0008251B"/>
    <w:rsid w:val="00082ACE"/>
    <w:rsid w:val="00082C58"/>
    <w:rsid w:val="000833D2"/>
    <w:rsid w:val="00083DD4"/>
    <w:rsid w:val="00084497"/>
    <w:rsid w:val="000848FA"/>
    <w:rsid w:val="00085258"/>
    <w:rsid w:val="00085434"/>
    <w:rsid w:val="000854CC"/>
    <w:rsid w:val="00086028"/>
    <w:rsid w:val="00086E55"/>
    <w:rsid w:val="00086F68"/>
    <w:rsid w:val="00087959"/>
    <w:rsid w:val="0009007F"/>
    <w:rsid w:val="00090E24"/>
    <w:rsid w:val="000913A4"/>
    <w:rsid w:val="000918B8"/>
    <w:rsid w:val="00091CFD"/>
    <w:rsid w:val="00092739"/>
    <w:rsid w:val="00092FE7"/>
    <w:rsid w:val="000931B9"/>
    <w:rsid w:val="000932D0"/>
    <w:rsid w:val="00093BF2"/>
    <w:rsid w:val="000944E2"/>
    <w:rsid w:val="00094CA1"/>
    <w:rsid w:val="00095087"/>
    <w:rsid w:val="00095723"/>
    <w:rsid w:val="00095754"/>
    <w:rsid w:val="00095871"/>
    <w:rsid w:val="000967C6"/>
    <w:rsid w:val="00096ACC"/>
    <w:rsid w:val="00096CAB"/>
    <w:rsid w:val="000975CA"/>
    <w:rsid w:val="000A0B18"/>
    <w:rsid w:val="000A15BB"/>
    <w:rsid w:val="000A1B6E"/>
    <w:rsid w:val="000A2F2D"/>
    <w:rsid w:val="000A5D3E"/>
    <w:rsid w:val="000A6FCD"/>
    <w:rsid w:val="000A78A7"/>
    <w:rsid w:val="000B015D"/>
    <w:rsid w:val="000B02A9"/>
    <w:rsid w:val="000B036D"/>
    <w:rsid w:val="000B1699"/>
    <w:rsid w:val="000B16B4"/>
    <w:rsid w:val="000B2057"/>
    <w:rsid w:val="000B2C6A"/>
    <w:rsid w:val="000B3CCE"/>
    <w:rsid w:val="000B4897"/>
    <w:rsid w:val="000B5565"/>
    <w:rsid w:val="000B5A53"/>
    <w:rsid w:val="000B5BD9"/>
    <w:rsid w:val="000B6689"/>
    <w:rsid w:val="000B6942"/>
    <w:rsid w:val="000B6A22"/>
    <w:rsid w:val="000B6D74"/>
    <w:rsid w:val="000B6E0E"/>
    <w:rsid w:val="000B7183"/>
    <w:rsid w:val="000B7779"/>
    <w:rsid w:val="000C070A"/>
    <w:rsid w:val="000C0950"/>
    <w:rsid w:val="000C0F9D"/>
    <w:rsid w:val="000C1306"/>
    <w:rsid w:val="000C1EE2"/>
    <w:rsid w:val="000C1FE4"/>
    <w:rsid w:val="000C2415"/>
    <w:rsid w:val="000C26C9"/>
    <w:rsid w:val="000C2D5C"/>
    <w:rsid w:val="000C49EC"/>
    <w:rsid w:val="000C5D7F"/>
    <w:rsid w:val="000C764E"/>
    <w:rsid w:val="000C7744"/>
    <w:rsid w:val="000C775E"/>
    <w:rsid w:val="000D04BD"/>
    <w:rsid w:val="000D04CB"/>
    <w:rsid w:val="000D2CBA"/>
    <w:rsid w:val="000D4FE4"/>
    <w:rsid w:val="000D5835"/>
    <w:rsid w:val="000D5B08"/>
    <w:rsid w:val="000D6338"/>
    <w:rsid w:val="000D7A18"/>
    <w:rsid w:val="000E193C"/>
    <w:rsid w:val="000E2AC2"/>
    <w:rsid w:val="000E2E4F"/>
    <w:rsid w:val="000E2F01"/>
    <w:rsid w:val="000E322C"/>
    <w:rsid w:val="000E33A9"/>
    <w:rsid w:val="000E38B4"/>
    <w:rsid w:val="000E3D37"/>
    <w:rsid w:val="000E442D"/>
    <w:rsid w:val="000E5CD8"/>
    <w:rsid w:val="000E673A"/>
    <w:rsid w:val="000E6C9B"/>
    <w:rsid w:val="000E7167"/>
    <w:rsid w:val="000E74CE"/>
    <w:rsid w:val="000E77B5"/>
    <w:rsid w:val="000E78E8"/>
    <w:rsid w:val="000E7C8B"/>
    <w:rsid w:val="000F0555"/>
    <w:rsid w:val="000F1421"/>
    <w:rsid w:val="000F191E"/>
    <w:rsid w:val="000F22B4"/>
    <w:rsid w:val="000F260F"/>
    <w:rsid w:val="000F2728"/>
    <w:rsid w:val="000F2B2F"/>
    <w:rsid w:val="000F2EFB"/>
    <w:rsid w:val="000F3A31"/>
    <w:rsid w:val="000F3B05"/>
    <w:rsid w:val="000F3C68"/>
    <w:rsid w:val="000F5742"/>
    <w:rsid w:val="000F629D"/>
    <w:rsid w:val="0010043C"/>
    <w:rsid w:val="00100846"/>
    <w:rsid w:val="00101183"/>
    <w:rsid w:val="001014D3"/>
    <w:rsid w:val="00102E7E"/>
    <w:rsid w:val="001035DF"/>
    <w:rsid w:val="00103994"/>
    <w:rsid w:val="001039FA"/>
    <w:rsid w:val="00103A27"/>
    <w:rsid w:val="00104A81"/>
    <w:rsid w:val="00104D74"/>
    <w:rsid w:val="0010524C"/>
    <w:rsid w:val="001058EC"/>
    <w:rsid w:val="00106531"/>
    <w:rsid w:val="00106E8E"/>
    <w:rsid w:val="00107074"/>
    <w:rsid w:val="001070A9"/>
    <w:rsid w:val="0010727D"/>
    <w:rsid w:val="00107570"/>
    <w:rsid w:val="00107B8B"/>
    <w:rsid w:val="00107C59"/>
    <w:rsid w:val="00107F6E"/>
    <w:rsid w:val="00110DDC"/>
    <w:rsid w:val="00111315"/>
    <w:rsid w:val="00111F6F"/>
    <w:rsid w:val="0011212B"/>
    <w:rsid w:val="00112CEC"/>
    <w:rsid w:val="00112D8D"/>
    <w:rsid w:val="00114717"/>
    <w:rsid w:val="00115A89"/>
    <w:rsid w:val="0011636E"/>
    <w:rsid w:val="00116C7F"/>
    <w:rsid w:val="00117303"/>
    <w:rsid w:val="001177D1"/>
    <w:rsid w:val="00117C6C"/>
    <w:rsid w:val="00120C8B"/>
    <w:rsid w:val="00121505"/>
    <w:rsid w:val="00121CF6"/>
    <w:rsid w:val="00121D27"/>
    <w:rsid w:val="00121E12"/>
    <w:rsid w:val="0012245F"/>
    <w:rsid w:val="0012246C"/>
    <w:rsid w:val="00122793"/>
    <w:rsid w:val="001229A5"/>
    <w:rsid w:val="00122CD9"/>
    <w:rsid w:val="00123534"/>
    <w:rsid w:val="001240F0"/>
    <w:rsid w:val="00126B14"/>
    <w:rsid w:val="00127476"/>
    <w:rsid w:val="00130A89"/>
    <w:rsid w:val="00130F6F"/>
    <w:rsid w:val="001317CF"/>
    <w:rsid w:val="0013200A"/>
    <w:rsid w:val="00132511"/>
    <w:rsid w:val="00132631"/>
    <w:rsid w:val="00133297"/>
    <w:rsid w:val="00135232"/>
    <w:rsid w:val="0013647C"/>
    <w:rsid w:val="00137AFD"/>
    <w:rsid w:val="0014055C"/>
    <w:rsid w:val="00140FC5"/>
    <w:rsid w:val="00144247"/>
    <w:rsid w:val="00144A0A"/>
    <w:rsid w:val="0014550E"/>
    <w:rsid w:val="00145D17"/>
    <w:rsid w:val="00145D83"/>
    <w:rsid w:val="00146349"/>
    <w:rsid w:val="0014668D"/>
    <w:rsid w:val="00146865"/>
    <w:rsid w:val="00147E57"/>
    <w:rsid w:val="001511D1"/>
    <w:rsid w:val="00151BBB"/>
    <w:rsid w:val="00151C8B"/>
    <w:rsid w:val="00151F36"/>
    <w:rsid w:val="00151F88"/>
    <w:rsid w:val="00152E76"/>
    <w:rsid w:val="00153179"/>
    <w:rsid w:val="0015361C"/>
    <w:rsid w:val="00153954"/>
    <w:rsid w:val="00153EC9"/>
    <w:rsid w:val="00154B1F"/>
    <w:rsid w:val="00154DA2"/>
    <w:rsid w:val="001557E1"/>
    <w:rsid w:val="001572CA"/>
    <w:rsid w:val="00157C0F"/>
    <w:rsid w:val="00157E1B"/>
    <w:rsid w:val="00160145"/>
    <w:rsid w:val="0016313E"/>
    <w:rsid w:val="00165A08"/>
    <w:rsid w:val="00165D91"/>
    <w:rsid w:val="0016650E"/>
    <w:rsid w:val="0016652A"/>
    <w:rsid w:val="0016679E"/>
    <w:rsid w:val="00167224"/>
    <w:rsid w:val="00167511"/>
    <w:rsid w:val="0016777B"/>
    <w:rsid w:val="00170233"/>
    <w:rsid w:val="00170940"/>
    <w:rsid w:val="001715A6"/>
    <w:rsid w:val="00171710"/>
    <w:rsid w:val="00171EAC"/>
    <w:rsid w:val="00172C9A"/>
    <w:rsid w:val="0017302A"/>
    <w:rsid w:val="00173959"/>
    <w:rsid w:val="001739B5"/>
    <w:rsid w:val="00174164"/>
    <w:rsid w:val="001746A6"/>
    <w:rsid w:val="00174943"/>
    <w:rsid w:val="001764BA"/>
    <w:rsid w:val="00176B2A"/>
    <w:rsid w:val="00176B93"/>
    <w:rsid w:val="00176E16"/>
    <w:rsid w:val="001776F5"/>
    <w:rsid w:val="001777CE"/>
    <w:rsid w:val="001778CF"/>
    <w:rsid w:val="001804FC"/>
    <w:rsid w:val="00180B60"/>
    <w:rsid w:val="001815DF"/>
    <w:rsid w:val="00181835"/>
    <w:rsid w:val="0018373B"/>
    <w:rsid w:val="0018438C"/>
    <w:rsid w:val="00185B28"/>
    <w:rsid w:val="00185E43"/>
    <w:rsid w:val="00186F5A"/>
    <w:rsid w:val="001872BC"/>
    <w:rsid w:val="0018732F"/>
    <w:rsid w:val="00187CA8"/>
    <w:rsid w:val="001901C7"/>
    <w:rsid w:val="001916A3"/>
    <w:rsid w:val="00191E87"/>
    <w:rsid w:val="001925FF"/>
    <w:rsid w:val="001928F9"/>
    <w:rsid w:val="00192CB9"/>
    <w:rsid w:val="00192D31"/>
    <w:rsid w:val="00192EC0"/>
    <w:rsid w:val="00193ADB"/>
    <w:rsid w:val="001947E1"/>
    <w:rsid w:val="00195557"/>
    <w:rsid w:val="00195679"/>
    <w:rsid w:val="00195D93"/>
    <w:rsid w:val="00195FF7"/>
    <w:rsid w:val="00197679"/>
    <w:rsid w:val="00197E63"/>
    <w:rsid w:val="001A095F"/>
    <w:rsid w:val="001A12FF"/>
    <w:rsid w:val="001A1B3D"/>
    <w:rsid w:val="001A1E42"/>
    <w:rsid w:val="001A2658"/>
    <w:rsid w:val="001A2672"/>
    <w:rsid w:val="001A28F7"/>
    <w:rsid w:val="001A293F"/>
    <w:rsid w:val="001A2FC5"/>
    <w:rsid w:val="001A3AA1"/>
    <w:rsid w:val="001A3F0D"/>
    <w:rsid w:val="001A4B9B"/>
    <w:rsid w:val="001A6066"/>
    <w:rsid w:val="001A6DCD"/>
    <w:rsid w:val="001A7976"/>
    <w:rsid w:val="001A7BF9"/>
    <w:rsid w:val="001A7EF7"/>
    <w:rsid w:val="001B0444"/>
    <w:rsid w:val="001B05C7"/>
    <w:rsid w:val="001B0BAA"/>
    <w:rsid w:val="001B0FB3"/>
    <w:rsid w:val="001B1F27"/>
    <w:rsid w:val="001B338A"/>
    <w:rsid w:val="001B35FA"/>
    <w:rsid w:val="001B40A7"/>
    <w:rsid w:val="001B4F0D"/>
    <w:rsid w:val="001B5E63"/>
    <w:rsid w:val="001B6784"/>
    <w:rsid w:val="001B75FF"/>
    <w:rsid w:val="001B7AF4"/>
    <w:rsid w:val="001B7C7A"/>
    <w:rsid w:val="001C0659"/>
    <w:rsid w:val="001C11B8"/>
    <w:rsid w:val="001C1CC4"/>
    <w:rsid w:val="001C1D8F"/>
    <w:rsid w:val="001C1EB6"/>
    <w:rsid w:val="001C1F5A"/>
    <w:rsid w:val="001C20AD"/>
    <w:rsid w:val="001C263B"/>
    <w:rsid w:val="001C327A"/>
    <w:rsid w:val="001C357E"/>
    <w:rsid w:val="001C3BAB"/>
    <w:rsid w:val="001C3C55"/>
    <w:rsid w:val="001C3C6F"/>
    <w:rsid w:val="001C43B1"/>
    <w:rsid w:val="001C5BBB"/>
    <w:rsid w:val="001C699B"/>
    <w:rsid w:val="001C70CB"/>
    <w:rsid w:val="001C76E0"/>
    <w:rsid w:val="001C7EF6"/>
    <w:rsid w:val="001D0326"/>
    <w:rsid w:val="001D0844"/>
    <w:rsid w:val="001D0B85"/>
    <w:rsid w:val="001D2481"/>
    <w:rsid w:val="001D27C2"/>
    <w:rsid w:val="001D2FFE"/>
    <w:rsid w:val="001D31FD"/>
    <w:rsid w:val="001D3300"/>
    <w:rsid w:val="001D3A05"/>
    <w:rsid w:val="001D4819"/>
    <w:rsid w:val="001D52B3"/>
    <w:rsid w:val="001D5F47"/>
    <w:rsid w:val="001D6700"/>
    <w:rsid w:val="001D692F"/>
    <w:rsid w:val="001D7321"/>
    <w:rsid w:val="001D74D6"/>
    <w:rsid w:val="001E0908"/>
    <w:rsid w:val="001E0AEE"/>
    <w:rsid w:val="001E0BB7"/>
    <w:rsid w:val="001E16CB"/>
    <w:rsid w:val="001E1EB7"/>
    <w:rsid w:val="001E1F91"/>
    <w:rsid w:val="001E2019"/>
    <w:rsid w:val="001E3433"/>
    <w:rsid w:val="001E388D"/>
    <w:rsid w:val="001E39E1"/>
    <w:rsid w:val="001E3D6A"/>
    <w:rsid w:val="001E5004"/>
    <w:rsid w:val="001E501B"/>
    <w:rsid w:val="001E6CDF"/>
    <w:rsid w:val="001E7209"/>
    <w:rsid w:val="001E7BA9"/>
    <w:rsid w:val="001F08A6"/>
    <w:rsid w:val="001F0E78"/>
    <w:rsid w:val="001F0F5C"/>
    <w:rsid w:val="001F152C"/>
    <w:rsid w:val="001F1A84"/>
    <w:rsid w:val="001F2EC0"/>
    <w:rsid w:val="001F3A15"/>
    <w:rsid w:val="001F51A5"/>
    <w:rsid w:val="001F5279"/>
    <w:rsid w:val="001F5C92"/>
    <w:rsid w:val="001F62B4"/>
    <w:rsid w:val="001F688F"/>
    <w:rsid w:val="001F6A8E"/>
    <w:rsid w:val="001F7591"/>
    <w:rsid w:val="001F7F66"/>
    <w:rsid w:val="00200922"/>
    <w:rsid w:val="00200C7E"/>
    <w:rsid w:val="002018ED"/>
    <w:rsid w:val="002030B4"/>
    <w:rsid w:val="002032E9"/>
    <w:rsid w:val="00203ACC"/>
    <w:rsid w:val="00203DAF"/>
    <w:rsid w:val="00203DE3"/>
    <w:rsid w:val="00204A75"/>
    <w:rsid w:val="00204C64"/>
    <w:rsid w:val="00205022"/>
    <w:rsid w:val="0020650B"/>
    <w:rsid w:val="00207868"/>
    <w:rsid w:val="00207A1D"/>
    <w:rsid w:val="00207ED3"/>
    <w:rsid w:val="002103DC"/>
    <w:rsid w:val="002105E7"/>
    <w:rsid w:val="00210B1F"/>
    <w:rsid w:val="00210EC9"/>
    <w:rsid w:val="0021100E"/>
    <w:rsid w:val="002117A0"/>
    <w:rsid w:val="002119A8"/>
    <w:rsid w:val="00211E66"/>
    <w:rsid w:val="00212017"/>
    <w:rsid w:val="00212BC9"/>
    <w:rsid w:val="00212C6A"/>
    <w:rsid w:val="00213E56"/>
    <w:rsid w:val="002141BC"/>
    <w:rsid w:val="00214281"/>
    <w:rsid w:val="00214A05"/>
    <w:rsid w:val="00214F87"/>
    <w:rsid w:val="00215832"/>
    <w:rsid w:val="0021587B"/>
    <w:rsid w:val="00216C70"/>
    <w:rsid w:val="00217481"/>
    <w:rsid w:val="00217536"/>
    <w:rsid w:val="00217D97"/>
    <w:rsid w:val="00220536"/>
    <w:rsid w:val="00220B90"/>
    <w:rsid w:val="0022108B"/>
    <w:rsid w:val="00221886"/>
    <w:rsid w:val="002218C0"/>
    <w:rsid w:val="00221AFA"/>
    <w:rsid w:val="00222129"/>
    <w:rsid w:val="00222A34"/>
    <w:rsid w:val="00222EF0"/>
    <w:rsid w:val="00223594"/>
    <w:rsid w:val="00223915"/>
    <w:rsid w:val="00223970"/>
    <w:rsid w:val="002245F2"/>
    <w:rsid w:val="00225ECE"/>
    <w:rsid w:val="00226758"/>
    <w:rsid w:val="00227A04"/>
    <w:rsid w:val="00230A24"/>
    <w:rsid w:val="00231C12"/>
    <w:rsid w:val="00232698"/>
    <w:rsid w:val="00232F58"/>
    <w:rsid w:val="00234543"/>
    <w:rsid w:val="002345CA"/>
    <w:rsid w:val="00234F39"/>
    <w:rsid w:val="00235F06"/>
    <w:rsid w:val="002364CF"/>
    <w:rsid w:val="0023703A"/>
    <w:rsid w:val="002401D6"/>
    <w:rsid w:val="00240DDC"/>
    <w:rsid w:val="00240E4F"/>
    <w:rsid w:val="00241F2B"/>
    <w:rsid w:val="002421F1"/>
    <w:rsid w:val="00242B45"/>
    <w:rsid w:val="002430C4"/>
    <w:rsid w:val="00243B12"/>
    <w:rsid w:val="00244254"/>
    <w:rsid w:val="00244303"/>
    <w:rsid w:val="002446E1"/>
    <w:rsid w:val="002447AB"/>
    <w:rsid w:val="00244949"/>
    <w:rsid w:val="00245D77"/>
    <w:rsid w:val="00246263"/>
    <w:rsid w:val="0024670D"/>
    <w:rsid w:val="00246EBE"/>
    <w:rsid w:val="00250B51"/>
    <w:rsid w:val="00250B74"/>
    <w:rsid w:val="00251202"/>
    <w:rsid w:val="00251C1D"/>
    <w:rsid w:val="002522B7"/>
    <w:rsid w:val="0025240F"/>
    <w:rsid w:val="00252444"/>
    <w:rsid w:val="00252469"/>
    <w:rsid w:val="00252EBE"/>
    <w:rsid w:val="00252F3E"/>
    <w:rsid w:val="00253041"/>
    <w:rsid w:val="002552F9"/>
    <w:rsid w:val="0025560F"/>
    <w:rsid w:val="00255B81"/>
    <w:rsid w:val="00255C26"/>
    <w:rsid w:val="00255ECF"/>
    <w:rsid w:val="00256AF5"/>
    <w:rsid w:val="00256C22"/>
    <w:rsid w:val="00257526"/>
    <w:rsid w:val="00257AD7"/>
    <w:rsid w:val="002615F9"/>
    <w:rsid w:val="00262653"/>
    <w:rsid w:val="00262C70"/>
    <w:rsid w:val="00263344"/>
    <w:rsid w:val="00264678"/>
    <w:rsid w:val="00264B96"/>
    <w:rsid w:val="00264C08"/>
    <w:rsid w:val="00265037"/>
    <w:rsid w:val="00266346"/>
    <w:rsid w:val="002665EE"/>
    <w:rsid w:val="0026671B"/>
    <w:rsid w:val="00266A59"/>
    <w:rsid w:val="00267C28"/>
    <w:rsid w:val="002700E7"/>
    <w:rsid w:val="0027069C"/>
    <w:rsid w:val="002717B4"/>
    <w:rsid w:val="00271D3F"/>
    <w:rsid w:val="002723FE"/>
    <w:rsid w:val="002728D8"/>
    <w:rsid w:val="00272913"/>
    <w:rsid w:val="002736C8"/>
    <w:rsid w:val="00273C3F"/>
    <w:rsid w:val="00273DC8"/>
    <w:rsid w:val="0027409F"/>
    <w:rsid w:val="002741B9"/>
    <w:rsid w:val="002757AB"/>
    <w:rsid w:val="002759B0"/>
    <w:rsid w:val="00275B39"/>
    <w:rsid w:val="002760FC"/>
    <w:rsid w:val="00276354"/>
    <w:rsid w:val="002764BA"/>
    <w:rsid w:val="00276C41"/>
    <w:rsid w:val="002774EC"/>
    <w:rsid w:val="00277636"/>
    <w:rsid w:val="002777B9"/>
    <w:rsid w:val="002779D5"/>
    <w:rsid w:val="00277EC7"/>
    <w:rsid w:val="002809DD"/>
    <w:rsid w:val="002810F3"/>
    <w:rsid w:val="00281883"/>
    <w:rsid w:val="00282031"/>
    <w:rsid w:val="00282668"/>
    <w:rsid w:val="00282AEC"/>
    <w:rsid w:val="00283440"/>
    <w:rsid w:val="00284C28"/>
    <w:rsid w:val="00284D77"/>
    <w:rsid w:val="0028505F"/>
    <w:rsid w:val="002857C2"/>
    <w:rsid w:val="00285A6E"/>
    <w:rsid w:val="002869A2"/>
    <w:rsid w:val="00287329"/>
    <w:rsid w:val="00287C7A"/>
    <w:rsid w:val="00290A4F"/>
    <w:rsid w:val="002913F6"/>
    <w:rsid w:val="00291526"/>
    <w:rsid w:val="00292153"/>
    <w:rsid w:val="002930EE"/>
    <w:rsid w:val="002945D6"/>
    <w:rsid w:val="00295AE4"/>
    <w:rsid w:val="00295E3A"/>
    <w:rsid w:val="0029602E"/>
    <w:rsid w:val="00296599"/>
    <w:rsid w:val="00296EFE"/>
    <w:rsid w:val="00296FF8"/>
    <w:rsid w:val="002978E7"/>
    <w:rsid w:val="002A04CD"/>
    <w:rsid w:val="002A1AEA"/>
    <w:rsid w:val="002A1C56"/>
    <w:rsid w:val="002A2129"/>
    <w:rsid w:val="002A37CC"/>
    <w:rsid w:val="002A3F62"/>
    <w:rsid w:val="002A41AC"/>
    <w:rsid w:val="002A4B41"/>
    <w:rsid w:val="002A4C22"/>
    <w:rsid w:val="002A5C2E"/>
    <w:rsid w:val="002A657C"/>
    <w:rsid w:val="002A725B"/>
    <w:rsid w:val="002A76D3"/>
    <w:rsid w:val="002A76FA"/>
    <w:rsid w:val="002A7B75"/>
    <w:rsid w:val="002A7F20"/>
    <w:rsid w:val="002B03DD"/>
    <w:rsid w:val="002B16D5"/>
    <w:rsid w:val="002B2046"/>
    <w:rsid w:val="002B231D"/>
    <w:rsid w:val="002B2326"/>
    <w:rsid w:val="002B25B9"/>
    <w:rsid w:val="002B30D2"/>
    <w:rsid w:val="002B33ED"/>
    <w:rsid w:val="002B353A"/>
    <w:rsid w:val="002B3659"/>
    <w:rsid w:val="002B39BC"/>
    <w:rsid w:val="002B44C0"/>
    <w:rsid w:val="002B50F4"/>
    <w:rsid w:val="002B5169"/>
    <w:rsid w:val="002B59F0"/>
    <w:rsid w:val="002B6717"/>
    <w:rsid w:val="002B6B40"/>
    <w:rsid w:val="002B7001"/>
    <w:rsid w:val="002B7143"/>
    <w:rsid w:val="002B78EF"/>
    <w:rsid w:val="002C1259"/>
    <w:rsid w:val="002C2182"/>
    <w:rsid w:val="002C3006"/>
    <w:rsid w:val="002C3778"/>
    <w:rsid w:val="002C43B5"/>
    <w:rsid w:val="002C45A7"/>
    <w:rsid w:val="002C56B3"/>
    <w:rsid w:val="002C57D7"/>
    <w:rsid w:val="002C58D4"/>
    <w:rsid w:val="002C6482"/>
    <w:rsid w:val="002C7C2D"/>
    <w:rsid w:val="002D01AA"/>
    <w:rsid w:val="002D06A6"/>
    <w:rsid w:val="002D096D"/>
    <w:rsid w:val="002D0D48"/>
    <w:rsid w:val="002D16D2"/>
    <w:rsid w:val="002D187B"/>
    <w:rsid w:val="002D1890"/>
    <w:rsid w:val="002D18FF"/>
    <w:rsid w:val="002D1CE6"/>
    <w:rsid w:val="002D2019"/>
    <w:rsid w:val="002D205B"/>
    <w:rsid w:val="002D22DE"/>
    <w:rsid w:val="002D2467"/>
    <w:rsid w:val="002D2693"/>
    <w:rsid w:val="002D276C"/>
    <w:rsid w:val="002D2957"/>
    <w:rsid w:val="002D3B67"/>
    <w:rsid w:val="002D3F15"/>
    <w:rsid w:val="002D432E"/>
    <w:rsid w:val="002D551F"/>
    <w:rsid w:val="002D6FA8"/>
    <w:rsid w:val="002E01D3"/>
    <w:rsid w:val="002E09A7"/>
    <w:rsid w:val="002E0B50"/>
    <w:rsid w:val="002E0C82"/>
    <w:rsid w:val="002E14D5"/>
    <w:rsid w:val="002E2134"/>
    <w:rsid w:val="002E300F"/>
    <w:rsid w:val="002E39EC"/>
    <w:rsid w:val="002E401A"/>
    <w:rsid w:val="002E48B9"/>
    <w:rsid w:val="002E674A"/>
    <w:rsid w:val="002E689E"/>
    <w:rsid w:val="002E7D56"/>
    <w:rsid w:val="002F0A3B"/>
    <w:rsid w:val="002F1115"/>
    <w:rsid w:val="002F11DD"/>
    <w:rsid w:val="002F1269"/>
    <w:rsid w:val="002F1761"/>
    <w:rsid w:val="002F1D5F"/>
    <w:rsid w:val="002F1E1E"/>
    <w:rsid w:val="002F2271"/>
    <w:rsid w:val="002F2AA0"/>
    <w:rsid w:val="002F37B1"/>
    <w:rsid w:val="002F3DE3"/>
    <w:rsid w:val="002F4620"/>
    <w:rsid w:val="002F4803"/>
    <w:rsid w:val="002F4E22"/>
    <w:rsid w:val="002F5866"/>
    <w:rsid w:val="002F62AE"/>
    <w:rsid w:val="002F6BFF"/>
    <w:rsid w:val="002F6E1E"/>
    <w:rsid w:val="002F6F57"/>
    <w:rsid w:val="002F707B"/>
    <w:rsid w:val="002F718C"/>
    <w:rsid w:val="002F7199"/>
    <w:rsid w:val="002F797B"/>
    <w:rsid w:val="002F7E55"/>
    <w:rsid w:val="003000AA"/>
    <w:rsid w:val="00300C51"/>
    <w:rsid w:val="00301D75"/>
    <w:rsid w:val="00301EEF"/>
    <w:rsid w:val="00301F00"/>
    <w:rsid w:val="00301FF8"/>
    <w:rsid w:val="003022A3"/>
    <w:rsid w:val="003033F5"/>
    <w:rsid w:val="00303828"/>
    <w:rsid w:val="00304D95"/>
    <w:rsid w:val="00305AE3"/>
    <w:rsid w:val="003067C3"/>
    <w:rsid w:val="003070A5"/>
    <w:rsid w:val="003070AE"/>
    <w:rsid w:val="00307651"/>
    <w:rsid w:val="003106F5"/>
    <w:rsid w:val="00310A34"/>
    <w:rsid w:val="00311614"/>
    <w:rsid w:val="00311A6C"/>
    <w:rsid w:val="00311BCF"/>
    <w:rsid w:val="0031245F"/>
    <w:rsid w:val="00312C3A"/>
    <w:rsid w:val="00313001"/>
    <w:rsid w:val="00314383"/>
    <w:rsid w:val="00314A23"/>
    <w:rsid w:val="003150B9"/>
    <w:rsid w:val="003161F0"/>
    <w:rsid w:val="00316A87"/>
    <w:rsid w:val="00321EDD"/>
    <w:rsid w:val="00322280"/>
    <w:rsid w:val="003227ED"/>
    <w:rsid w:val="0032300A"/>
    <w:rsid w:val="00323B58"/>
    <w:rsid w:val="00323F52"/>
    <w:rsid w:val="0032432F"/>
    <w:rsid w:val="00325AEF"/>
    <w:rsid w:val="00325BA3"/>
    <w:rsid w:val="003264B0"/>
    <w:rsid w:val="003265D0"/>
    <w:rsid w:val="00326822"/>
    <w:rsid w:val="0032746A"/>
    <w:rsid w:val="00330D59"/>
    <w:rsid w:val="003311D1"/>
    <w:rsid w:val="003314A2"/>
    <w:rsid w:val="00331D5D"/>
    <w:rsid w:val="003323F3"/>
    <w:rsid w:val="00332627"/>
    <w:rsid w:val="00332C0C"/>
    <w:rsid w:val="00333EC6"/>
    <w:rsid w:val="00333F20"/>
    <w:rsid w:val="00334151"/>
    <w:rsid w:val="0033424E"/>
    <w:rsid w:val="00335419"/>
    <w:rsid w:val="00336223"/>
    <w:rsid w:val="00336C94"/>
    <w:rsid w:val="00336C96"/>
    <w:rsid w:val="00337578"/>
    <w:rsid w:val="00337B4C"/>
    <w:rsid w:val="00337C42"/>
    <w:rsid w:val="003407BD"/>
    <w:rsid w:val="00341745"/>
    <w:rsid w:val="003418B5"/>
    <w:rsid w:val="00341974"/>
    <w:rsid w:val="003419E9"/>
    <w:rsid w:val="0034260E"/>
    <w:rsid w:val="00343314"/>
    <w:rsid w:val="00343A30"/>
    <w:rsid w:val="0034464A"/>
    <w:rsid w:val="00344A72"/>
    <w:rsid w:val="00344C53"/>
    <w:rsid w:val="003454BF"/>
    <w:rsid w:val="00345ACE"/>
    <w:rsid w:val="0034629A"/>
    <w:rsid w:val="003464ED"/>
    <w:rsid w:val="00346A0A"/>
    <w:rsid w:val="00347019"/>
    <w:rsid w:val="003475C0"/>
    <w:rsid w:val="00347ED8"/>
    <w:rsid w:val="00350210"/>
    <w:rsid w:val="003502D5"/>
    <w:rsid w:val="00350D33"/>
    <w:rsid w:val="00351808"/>
    <w:rsid w:val="003518F8"/>
    <w:rsid w:val="00352A7C"/>
    <w:rsid w:val="00352EEF"/>
    <w:rsid w:val="00353929"/>
    <w:rsid w:val="00354714"/>
    <w:rsid w:val="003549B6"/>
    <w:rsid w:val="0035507B"/>
    <w:rsid w:val="00355502"/>
    <w:rsid w:val="003555E9"/>
    <w:rsid w:val="003556A2"/>
    <w:rsid w:val="00355BF9"/>
    <w:rsid w:val="00355F1A"/>
    <w:rsid w:val="00355F63"/>
    <w:rsid w:val="00355F8E"/>
    <w:rsid w:val="003560D2"/>
    <w:rsid w:val="003566A6"/>
    <w:rsid w:val="00356E6E"/>
    <w:rsid w:val="00357B33"/>
    <w:rsid w:val="00360E12"/>
    <w:rsid w:val="00361765"/>
    <w:rsid w:val="00361F37"/>
    <w:rsid w:val="00362B7F"/>
    <w:rsid w:val="00363055"/>
    <w:rsid w:val="00363159"/>
    <w:rsid w:val="00363221"/>
    <w:rsid w:val="003646F9"/>
    <w:rsid w:val="00364B93"/>
    <w:rsid w:val="00365ACC"/>
    <w:rsid w:val="00365ADF"/>
    <w:rsid w:val="00366060"/>
    <w:rsid w:val="003668D8"/>
    <w:rsid w:val="00367E8B"/>
    <w:rsid w:val="00370552"/>
    <w:rsid w:val="0037085C"/>
    <w:rsid w:val="00370F61"/>
    <w:rsid w:val="0037109B"/>
    <w:rsid w:val="00371F2C"/>
    <w:rsid w:val="0037203E"/>
    <w:rsid w:val="003726CA"/>
    <w:rsid w:val="00372AD9"/>
    <w:rsid w:val="00372B4F"/>
    <w:rsid w:val="00372E36"/>
    <w:rsid w:val="0037307C"/>
    <w:rsid w:val="003730E3"/>
    <w:rsid w:val="003735B1"/>
    <w:rsid w:val="003735D0"/>
    <w:rsid w:val="00373D0E"/>
    <w:rsid w:val="00373F83"/>
    <w:rsid w:val="0037497F"/>
    <w:rsid w:val="00374AEE"/>
    <w:rsid w:val="00375561"/>
    <w:rsid w:val="003757D0"/>
    <w:rsid w:val="00375A37"/>
    <w:rsid w:val="00375A75"/>
    <w:rsid w:val="00375BDA"/>
    <w:rsid w:val="00376748"/>
    <w:rsid w:val="00376A9A"/>
    <w:rsid w:val="003770FA"/>
    <w:rsid w:val="003807B3"/>
    <w:rsid w:val="003808DC"/>
    <w:rsid w:val="0038151D"/>
    <w:rsid w:val="00381E8D"/>
    <w:rsid w:val="00384079"/>
    <w:rsid w:val="00384313"/>
    <w:rsid w:val="00385607"/>
    <w:rsid w:val="00385A72"/>
    <w:rsid w:val="003867AB"/>
    <w:rsid w:val="003869EB"/>
    <w:rsid w:val="00387A38"/>
    <w:rsid w:val="00387DBF"/>
    <w:rsid w:val="003911B6"/>
    <w:rsid w:val="00391790"/>
    <w:rsid w:val="00391830"/>
    <w:rsid w:val="00391AF7"/>
    <w:rsid w:val="0039205A"/>
    <w:rsid w:val="0039297B"/>
    <w:rsid w:val="00392EB1"/>
    <w:rsid w:val="00392FA8"/>
    <w:rsid w:val="003932C4"/>
    <w:rsid w:val="00394EF0"/>
    <w:rsid w:val="0039588D"/>
    <w:rsid w:val="003960CE"/>
    <w:rsid w:val="003961B8"/>
    <w:rsid w:val="00396932"/>
    <w:rsid w:val="003A0009"/>
    <w:rsid w:val="003A032F"/>
    <w:rsid w:val="003A1598"/>
    <w:rsid w:val="003A17CD"/>
    <w:rsid w:val="003A20E1"/>
    <w:rsid w:val="003A28E7"/>
    <w:rsid w:val="003A2F40"/>
    <w:rsid w:val="003A3B3A"/>
    <w:rsid w:val="003A3DEC"/>
    <w:rsid w:val="003A43D4"/>
    <w:rsid w:val="003A463A"/>
    <w:rsid w:val="003A46A0"/>
    <w:rsid w:val="003A480D"/>
    <w:rsid w:val="003A4CF1"/>
    <w:rsid w:val="003A5013"/>
    <w:rsid w:val="003A7155"/>
    <w:rsid w:val="003A782E"/>
    <w:rsid w:val="003A7F9D"/>
    <w:rsid w:val="003B0007"/>
    <w:rsid w:val="003B0138"/>
    <w:rsid w:val="003B0488"/>
    <w:rsid w:val="003B0A88"/>
    <w:rsid w:val="003B1085"/>
    <w:rsid w:val="003B1521"/>
    <w:rsid w:val="003B1EC4"/>
    <w:rsid w:val="003B3F65"/>
    <w:rsid w:val="003B4155"/>
    <w:rsid w:val="003B43E5"/>
    <w:rsid w:val="003B560E"/>
    <w:rsid w:val="003B57BD"/>
    <w:rsid w:val="003B6BBA"/>
    <w:rsid w:val="003B747B"/>
    <w:rsid w:val="003C02BE"/>
    <w:rsid w:val="003C02FC"/>
    <w:rsid w:val="003C0A4C"/>
    <w:rsid w:val="003C11EC"/>
    <w:rsid w:val="003C14DB"/>
    <w:rsid w:val="003C2180"/>
    <w:rsid w:val="003C2A28"/>
    <w:rsid w:val="003C33B0"/>
    <w:rsid w:val="003C3AE8"/>
    <w:rsid w:val="003C4AFB"/>
    <w:rsid w:val="003C5207"/>
    <w:rsid w:val="003C5B2A"/>
    <w:rsid w:val="003C699C"/>
    <w:rsid w:val="003C703D"/>
    <w:rsid w:val="003C708E"/>
    <w:rsid w:val="003C7DB9"/>
    <w:rsid w:val="003D07A7"/>
    <w:rsid w:val="003D0AE3"/>
    <w:rsid w:val="003D1182"/>
    <w:rsid w:val="003D12E5"/>
    <w:rsid w:val="003D132A"/>
    <w:rsid w:val="003D160E"/>
    <w:rsid w:val="003D2B4B"/>
    <w:rsid w:val="003D367A"/>
    <w:rsid w:val="003D3980"/>
    <w:rsid w:val="003D4B9A"/>
    <w:rsid w:val="003D4C15"/>
    <w:rsid w:val="003D4D7B"/>
    <w:rsid w:val="003D56DD"/>
    <w:rsid w:val="003D659A"/>
    <w:rsid w:val="003D65E7"/>
    <w:rsid w:val="003D695D"/>
    <w:rsid w:val="003D6EBB"/>
    <w:rsid w:val="003D734E"/>
    <w:rsid w:val="003D7E98"/>
    <w:rsid w:val="003E0183"/>
    <w:rsid w:val="003E02C8"/>
    <w:rsid w:val="003E04E0"/>
    <w:rsid w:val="003E0927"/>
    <w:rsid w:val="003E0B5B"/>
    <w:rsid w:val="003E14A6"/>
    <w:rsid w:val="003E1634"/>
    <w:rsid w:val="003E1A14"/>
    <w:rsid w:val="003E22FC"/>
    <w:rsid w:val="003E2CBD"/>
    <w:rsid w:val="003E3D46"/>
    <w:rsid w:val="003E3E6C"/>
    <w:rsid w:val="003E44C1"/>
    <w:rsid w:val="003E511D"/>
    <w:rsid w:val="003E5139"/>
    <w:rsid w:val="003E578E"/>
    <w:rsid w:val="003E5AEA"/>
    <w:rsid w:val="003E5B20"/>
    <w:rsid w:val="003E6C57"/>
    <w:rsid w:val="003E6F77"/>
    <w:rsid w:val="003E70BA"/>
    <w:rsid w:val="003E735E"/>
    <w:rsid w:val="003E7E16"/>
    <w:rsid w:val="003F046A"/>
    <w:rsid w:val="003F09D9"/>
    <w:rsid w:val="003F1C59"/>
    <w:rsid w:val="003F28AA"/>
    <w:rsid w:val="003F2C17"/>
    <w:rsid w:val="003F2CC9"/>
    <w:rsid w:val="003F366B"/>
    <w:rsid w:val="003F5769"/>
    <w:rsid w:val="003F6C5E"/>
    <w:rsid w:val="004016E7"/>
    <w:rsid w:val="00401BD4"/>
    <w:rsid w:val="00401DFE"/>
    <w:rsid w:val="00401F23"/>
    <w:rsid w:val="00403E2B"/>
    <w:rsid w:val="00404F96"/>
    <w:rsid w:val="00405665"/>
    <w:rsid w:val="00405AF6"/>
    <w:rsid w:val="00405CC1"/>
    <w:rsid w:val="00405F0C"/>
    <w:rsid w:val="0040642E"/>
    <w:rsid w:val="00406DF5"/>
    <w:rsid w:val="00406E61"/>
    <w:rsid w:val="00406F53"/>
    <w:rsid w:val="00407F6C"/>
    <w:rsid w:val="00410F07"/>
    <w:rsid w:val="00411B5C"/>
    <w:rsid w:val="00412774"/>
    <w:rsid w:val="00412B24"/>
    <w:rsid w:val="00412F5D"/>
    <w:rsid w:val="00413431"/>
    <w:rsid w:val="004135A5"/>
    <w:rsid w:val="004135A7"/>
    <w:rsid w:val="004142C3"/>
    <w:rsid w:val="00414B09"/>
    <w:rsid w:val="00414F8F"/>
    <w:rsid w:val="00415957"/>
    <w:rsid w:val="00415A04"/>
    <w:rsid w:val="00415BCC"/>
    <w:rsid w:val="00417038"/>
    <w:rsid w:val="00417A38"/>
    <w:rsid w:val="00417B1B"/>
    <w:rsid w:val="00420212"/>
    <w:rsid w:val="004208E4"/>
    <w:rsid w:val="00420992"/>
    <w:rsid w:val="004237D5"/>
    <w:rsid w:val="00423D10"/>
    <w:rsid w:val="004246A8"/>
    <w:rsid w:val="004249DE"/>
    <w:rsid w:val="00424D80"/>
    <w:rsid w:val="00425131"/>
    <w:rsid w:val="004255C6"/>
    <w:rsid w:val="004262BA"/>
    <w:rsid w:val="004273BF"/>
    <w:rsid w:val="004274C6"/>
    <w:rsid w:val="0042777D"/>
    <w:rsid w:val="00427E73"/>
    <w:rsid w:val="00427EC1"/>
    <w:rsid w:val="00430520"/>
    <w:rsid w:val="00431429"/>
    <w:rsid w:val="00432A26"/>
    <w:rsid w:val="004338F7"/>
    <w:rsid w:val="00433B94"/>
    <w:rsid w:val="00433F1B"/>
    <w:rsid w:val="00434052"/>
    <w:rsid w:val="0043407E"/>
    <w:rsid w:val="004348DC"/>
    <w:rsid w:val="00434CDF"/>
    <w:rsid w:val="00434EF6"/>
    <w:rsid w:val="00435BD3"/>
    <w:rsid w:val="00435CE6"/>
    <w:rsid w:val="00435EFD"/>
    <w:rsid w:val="004364D5"/>
    <w:rsid w:val="0043680E"/>
    <w:rsid w:val="004369EC"/>
    <w:rsid w:val="00436DA7"/>
    <w:rsid w:val="00437468"/>
    <w:rsid w:val="00440337"/>
    <w:rsid w:val="00441369"/>
    <w:rsid w:val="00441B04"/>
    <w:rsid w:val="00443842"/>
    <w:rsid w:val="004438DE"/>
    <w:rsid w:val="00443F41"/>
    <w:rsid w:val="00443FCF"/>
    <w:rsid w:val="00444044"/>
    <w:rsid w:val="00444508"/>
    <w:rsid w:val="00444C06"/>
    <w:rsid w:val="0044505B"/>
    <w:rsid w:val="00445113"/>
    <w:rsid w:val="0044538C"/>
    <w:rsid w:val="00446D6B"/>
    <w:rsid w:val="00450942"/>
    <w:rsid w:val="00450BCB"/>
    <w:rsid w:val="00450D3B"/>
    <w:rsid w:val="00450DCE"/>
    <w:rsid w:val="0045107B"/>
    <w:rsid w:val="00451129"/>
    <w:rsid w:val="004512E5"/>
    <w:rsid w:val="00451836"/>
    <w:rsid w:val="00453511"/>
    <w:rsid w:val="00454905"/>
    <w:rsid w:val="00456AAD"/>
    <w:rsid w:val="00456F11"/>
    <w:rsid w:val="00457ACC"/>
    <w:rsid w:val="00460BDD"/>
    <w:rsid w:val="00460FC7"/>
    <w:rsid w:val="004619A9"/>
    <w:rsid w:val="00461F5B"/>
    <w:rsid w:val="00462954"/>
    <w:rsid w:val="00463980"/>
    <w:rsid w:val="004641E6"/>
    <w:rsid w:val="00464973"/>
    <w:rsid w:val="00464DBD"/>
    <w:rsid w:val="00464F62"/>
    <w:rsid w:val="00465DA9"/>
    <w:rsid w:val="004661C8"/>
    <w:rsid w:val="0046638A"/>
    <w:rsid w:val="00466469"/>
    <w:rsid w:val="00467FCE"/>
    <w:rsid w:val="00470132"/>
    <w:rsid w:val="004707F7"/>
    <w:rsid w:val="0047158E"/>
    <w:rsid w:val="00471A95"/>
    <w:rsid w:val="00471AF0"/>
    <w:rsid w:val="00473087"/>
    <w:rsid w:val="00473CE5"/>
    <w:rsid w:val="00473DB8"/>
    <w:rsid w:val="00474107"/>
    <w:rsid w:val="004741CE"/>
    <w:rsid w:val="00477114"/>
    <w:rsid w:val="004772FB"/>
    <w:rsid w:val="00477515"/>
    <w:rsid w:val="004775F3"/>
    <w:rsid w:val="00480923"/>
    <w:rsid w:val="00481CB2"/>
    <w:rsid w:val="00481D9E"/>
    <w:rsid w:val="00482FB3"/>
    <w:rsid w:val="00484911"/>
    <w:rsid w:val="004849FF"/>
    <w:rsid w:val="004856BC"/>
    <w:rsid w:val="0048574B"/>
    <w:rsid w:val="004866A6"/>
    <w:rsid w:val="0048692E"/>
    <w:rsid w:val="00486A2C"/>
    <w:rsid w:val="00486DC9"/>
    <w:rsid w:val="00487414"/>
    <w:rsid w:val="004904D9"/>
    <w:rsid w:val="00491D0E"/>
    <w:rsid w:val="0049250A"/>
    <w:rsid w:val="004929C2"/>
    <w:rsid w:val="004929CD"/>
    <w:rsid w:val="00492C0C"/>
    <w:rsid w:val="00492EAE"/>
    <w:rsid w:val="0049332C"/>
    <w:rsid w:val="00493592"/>
    <w:rsid w:val="0049397D"/>
    <w:rsid w:val="00493ED5"/>
    <w:rsid w:val="00493F8F"/>
    <w:rsid w:val="00494E61"/>
    <w:rsid w:val="00495BB4"/>
    <w:rsid w:val="00496420"/>
    <w:rsid w:val="00497538"/>
    <w:rsid w:val="004975BA"/>
    <w:rsid w:val="004975F9"/>
    <w:rsid w:val="00497BE1"/>
    <w:rsid w:val="00497F28"/>
    <w:rsid w:val="004A0011"/>
    <w:rsid w:val="004A01AD"/>
    <w:rsid w:val="004A021E"/>
    <w:rsid w:val="004A0CFF"/>
    <w:rsid w:val="004A0E8F"/>
    <w:rsid w:val="004A1147"/>
    <w:rsid w:val="004A1438"/>
    <w:rsid w:val="004A15FD"/>
    <w:rsid w:val="004A16FC"/>
    <w:rsid w:val="004A1F83"/>
    <w:rsid w:val="004A3428"/>
    <w:rsid w:val="004A4830"/>
    <w:rsid w:val="004A4B87"/>
    <w:rsid w:val="004A5180"/>
    <w:rsid w:val="004A5565"/>
    <w:rsid w:val="004A6D39"/>
    <w:rsid w:val="004A6FBD"/>
    <w:rsid w:val="004A74DD"/>
    <w:rsid w:val="004A7D91"/>
    <w:rsid w:val="004B1CB4"/>
    <w:rsid w:val="004B1D3B"/>
    <w:rsid w:val="004B2441"/>
    <w:rsid w:val="004B2504"/>
    <w:rsid w:val="004B26E3"/>
    <w:rsid w:val="004B2A1A"/>
    <w:rsid w:val="004B2BA7"/>
    <w:rsid w:val="004B3010"/>
    <w:rsid w:val="004B40C0"/>
    <w:rsid w:val="004B4B56"/>
    <w:rsid w:val="004B4FDC"/>
    <w:rsid w:val="004B6183"/>
    <w:rsid w:val="004B6E0C"/>
    <w:rsid w:val="004B6FF4"/>
    <w:rsid w:val="004B7074"/>
    <w:rsid w:val="004B71FD"/>
    <w:rsid w:val="004B734F"/>
    <w:rsid w:val="004B7B22"/>
    <w:rsid w:val="004C0718"/>
    <w:rsid w:val="004C23C5"/>
    <w:rsid w:val="004C2B6D"/>
    <w:rsid w:val="004C3F61"/>
    <w:rsid w:val="004C67A3"/>
    <w:rsid w:val="004D028C"/>
    <w:rsid w:val="004D0B70"/>
    <w:rsid w:val="004D0CAC"/>
    <w:rsid w:val="004D0F1F"/>
    <w:rsid w:val="004D124C"/>
    <w:rsid w:val="004D19B7"/>
    <w:rsid w:val="004D2964"/>
    <w:rsid w:val="004D2984"/>
    <w:rsid w:val="004D4165"/>
    <w:rsid w:val="004D42C0"/>
    <w:rsid w:val="004D52A2"/>
    <w:rsid w:val="004D52F6"/>
    <w:rsid w:val="004D606F"/>
    <w:rsid w:val="004D6EAB"/>
    <w:rsid w:val="004D6F76"/>
    <w:rsid w:val="004D73EB"/>
    <w:rsid w:val="004D7C26"/>
    <w:rsid w:val="004E0714"/>
    <w:rsid w:val="004E0942"/>
    <w:rsid w:val="004E0E81"/>
    <w:rsid w:val="004E1874"/>
    <w:rsid w:val="004E2749"/>
    <w:rsid w:val="004E4A8C"/>
    <w:rsid w:val="004E4F09"/>
    <w:rsid w:val="004E4F78"/>
    <w:rsid w:val="004E5ABF"/>
    <w:rsid w:val="004E5BF9"/>
    <w:rsid w:val="004E6765"/>
    <w:rsid w:val="004E6F39"/>
    <w:rsid w:val="004F031B"/>
    <w:rsid w:val="004F03D1"/>
    <w:rsid w:val="004F160E"/>
    <w:rsid w:val="004F1691"/>
    <w:rsid w:val="004F2520"/>
    <w:rsid w:val="004F3079"/>
    <w:rsid w:val="004F33C1"/>
    <w:rsid w:val="004F3A80"/>
    <w:rsid w:val="004F3C42"/>
    <w:rsid w:val="004F4520"/>
    <w:rsid w:val="004F55A8"/>
    <w:rsid w:val="004F60FA"/>
    <w:rsid w:val="004F659D"/>
    <w:rsid w:val="004F665C"/>
    <w:rsid w:val="004F7104"/>
    <w:rsid w:val="004F72EB"/>
    <w:rsid w:val="004F739E"/>
    <w:rsid w:val="004F799E"/>
    <w:rsid w:val="004F7C93"/>
    <w:rsid w:val="004F7FA8"/>
    <w:rsid w:val="00500010"/>
    <w:rsid w:val="00500D31"/>
    <w:rsid w:val="00501DBC"/>
    <w:rsid w:val="00502912"/>
    <w:rsid w:val="00502F4B"/>
    <w:rsid w:val="005040A7"/>
    <w:rsid w:val="00504419"/>
    <w:rsid w:val="00504E0E"/>
    <w:rsid w:val="005060AF"/>
    <w:rsid w:val="0050639B"/>
    <w:rsid w:val="005066E0"/>
    <w:rsid w:val="005067D9"/>
    <w:rsid w:val="00506993"/>
    <w:rsid w:val="00506F94"/>
    <w:rsid w:val="005102F8"/>
    <w:rsid w:val="00510D69"/>
    <w:rsid w:val="0051162C"/>
    <w:rsid w:val="0051176A"/>
    <w:rsid w:val="00512382"/>
    <w:rsid w:val="0051301B"/>
    <w:rsid w:val="00513D61"/>
    <w:rsid w:val="0051502B"/>
    <w:rsid w:val="00515A2E"/>
    <w:rsid w:val="00516470"/>
    <w:rsid w:val="0051651C"/>
    <w:rsid w:val="00516BE2"/>
    <w:rsid w:val="005171D9"/>
    <w:rsid w:val="00521A5F"/>
    <w:rsid w:val="00521F50"/>
    <w:rsid w:val="005239FA"/>
    <w:rsid w:val="005245B9"/>
    <w:rsid w:val="00526036"/>
    <w:rsid w:val="005268D6"/>
    <w:rsid w:val="00526BDB"/>
    <w:rsid w:val="005271D8"/>
    <w:rsid w:val="00527BC3"/>
    <w:rsid w:val="0053074B"/>
    <w:rsid w:val="005320A2"/>
    <w:rsid w:val="005321D7"/>
    <w:rsid w:val="00532735"/>
    <w:rsid w:val="00533108"/>
    <w:rsid w:val="00533787"/>
    <w:rsid w:val="00533C31"/>
    <w:rsid w:val="00534106"/>
    <w:rsid w:val="0053413B"/>
    <w:rsid w:val="00534627"/>
    <w:rsid w:val="00534BC2"/>
    <w:rsid w:val="00536DF0"/>
    <w:rsid w:val="00537223"/>
    <w:rsid w:val="0053760E"/>
    <w:rsid w:val="00537CE9"/>
    <w:rsid w:val="00537D70"/>
    <w:rsid w:val="005408CF"/>
    <w:rsid w:val="0054210E"/>
    <w:rsid w:val="005427AB"/>
    <w:rsid w:val="00543327"/>
    <w:rsid w:val="005433D7"/>
    <w:rsid w:val="0054385F"/>
    <w:rsid w:val="00543E7C"/>
    <w:rsid w:val="005443AD"/>
    <w:rsid w:val="00544476"/>
    <w:rsid w:val="00544928"/>
    <w:rsid w:val="00544F1B"/>
    <w:rsid w:val="00545A4A"/>
    <w:rsid w:val="005460F4"/>
    <w:rsid w:val="0054686A"/>
    <w:rsid w:val="0054721E"/>
    <w:rsid w:val="00547733"/>
    <w:rsid w:val="00547C6E"/>
    <w:rsid w:val="0055083E"/>
    <w:rsid w:val="00551362"/>
    <w:rsid w:val="00551D19"/>
    <w:rsid w:val="00551DDE"/>
    <w:rsid w:val="00552424"/>
    <w:rsid w:val="00552668"/>
    <w:rsid w:val="00552A1B"/>
    <w:rsid w:val="00552E2D"/>
    <w:rsid w:val="00553249"/>
    <w:rsid w:val="00553DED"/>
    <w:rsid w:val="00553F56"/>
    <w:rsid w:val="00554F15"/>
    <w:rsid w:val="00555ADE"/>
    <w:rsid w:val="0055636F"/>
    <w:rsid w:val="0055694B"/>
    <w:rsid w:val="0055700A"/>
    <w:rsid w:val="0055711B"/>
    <w:rsid w:val="00557A4E"/>
    <w:rsid w:val="00557DE4"/>
    <w:rsid w:val="0056074A"/>
    <w:rsid w:val="00560861"/>
    <w:rsid w:val="00560DCA"/>
    <w:rsid w:val="00561515"/>
    <w:rsid w:val="00561C9A"/>
    <w:rsid w:val="00562209"/>
    <w:rsid w:val="00562886"/>
    <w:rsid w:val="00562ACD"/>
    <w:rsid w:val="00563348"/>
    <w:rsid w:val="00563493"/>
    <w:rsid w:val="00564BB8"/>
    <w:rsid w:val="00565FEC"/>
    <w:rsid w:val="0056782C"/>
    <w:rsid w:val="00567B6A"/>
    <w:rsid w:val="0057098A"/>
    <w:rsid w:val="00570A09"/>
    <w:rsid w:val="00570D70"/>
    <w:rsid w:val="00571756"/>
    <w:rsid w:val="005721E2"/>
    <w:rsid w:val="00572348"/>
    <w:rsid w:val="0057272D"/>
    <w:rsid w:val="00574401"/>
    <w:rsid w:val="00574A31"/>
    <w:rsid w:val="00575095"/>
    <w:rsid w:val="005758D5"/>
    <w:rsid w:val="00575A78"/>
    <w:rsid w:val="00575F7A"/>
    <w:rsid w:val="00576745"/>
    <w:rsid w:val="00576781"/>
    <w:rsid w:val="0057708A"/>
    <w:rsid w:val="0058091A"/>
    <w:rsid w:val="00580B4F"/>
    <w:rsid w:val="005811C5"/>
    <w:rsid w:val="00581B5D"/>
    <w:rsid w:val="0058212D"/>
    <w:rsid w:val="00582AA9"/>
    <w:rsid w:val="00582D30"/>
    <w:rsid w:val="00582D71"/>
    <w:rsid w:val="005833E8"/>
    <w:rsid w:val="005839FE"/>
    <w:rsid w:val="00583C35"/>
    <w:rsid w:val="00584063"/>
    <w:rsid w:val="0058425A"/>
    <w:rsid w:val="005847B1"/>
    <w:rsid w:val="005849C4"/>
    <w:rsid w:val="0058624A"/>
    <w:rsid w:val="00586AEB"/>
    <w:rsid w:val="00586BA1"/>
    <w:rsid w:val="005872F6"/>
    <w:rsid w:val="00587C28"/>
    <w:rsid w:val="00587FC3"/>
    <w:rsid w:val="0059046A"/>
    <w:rsid w:val="0059067C"/>
    <w:rsid w:val="005916CA"/>
    <w:rsid w:val="00591B45"/>
    <w:rsid w:val="00591BE4"/>
    <w:rsid w:val="00591FDE"/>
    <w:rsid w:val="005920CF"/>
    <w:rsid w:val="005924C0"/>
    <w:rsid w:val="00592822"/>
    <w:rsid w:val="00592C65"/>
    <w:rsid w:val="00592DBF"/>
    <w:rsid w:val="00592E50"/>
    <w:rsid w:val="00592EF3"/>
    <w:rsid w:val="00593216"/>
    <w:rsid w:val="005933BD"/>
    <w:rsid w:val="0059363A"/>
    <w:rsid w:val="005937D3"/>
    <w:rsid w:val="00593B12"/>
    <w:rsid w:val="005944BA"/>
    <w:rsid w:val="005953EC"/>
    <w:rsid w:val="005969E0"/>
    <w:rsid w:val="005970CB"/>
    <w:rsid w:val="005978ED"/>
    <w:rsid w:val="005A0154"/>
    <w:rsid w:val="005A0182"/>
    <w:rsid w:val="005A084F"/>
    <w:rsid w:val="005A0BEB"/>
    <w:rsid w:val="005A11A0"/>
    <w:rsid w:val="005A24FC"/>
    <w:rsid w:val="005A2570"/>
    <w:rsid w:val="005A2BE7"/>
    <w:rsid w:val="005A3126"/>
    <w:rsid w:val="005A31EF"/>
    <w:rsid w:val="005A327B"/>
    <w:rsid w:val="005A34B9"/>
    <w:rsid w:val="005A394A"/>
    <w:rsid w:val="005A415F"/>
    <w:rsid w:val="005A4302"/>
    <w:rsid w:val="005A436F"/>
    <w:rsid w:val="005A45C4"/>
    <w:rsid w:val="005A4E95"/>
    <w:rsid w:val="005A4E9C"/>
    <w:rsid w:val="005A5F82"/>
    <w:rsid w:val="005A6125"/>
    <w:rsid w:val="005A7B3F"/>
    <w:rsid w:val="005A7B4C"/>
    <w:rsid w:val="005B0B80"/>
    <w:rsid w:val="005B0BCB"/>
    <w:rsid w:val="005B0E67"/>
    <w:rsid w:val="005B107B"/>
    <w:rsid w:val="005B1979"/>
    <w:rsid w:val="005B1C94"/>
    <w:rsid w:val="005B1FEC"/>
    <w:rsid w:val="005B229F"/>
    <w:rsid w:val="005B2EA4"/>
    <w:rsid w:val="005B3FFB"/>
    <w:rsid w:val="005B45C5"/>
    <w:rsid w:val="005B4846"/>
    <w:rsid w:val="005B4B3B"/>
    <w:rsid w:val="005B4E74"/>
    <w:rsid w:val="005B52BD"/>
    <w:rsid w:val="005B5940"/>
    <w:rsid w:val="005B6C62"/>
    <w:rsid w:val="005B7812"/>
    <w:rsid w:val="005B7A5C"/>
    <w:rsid w:val="005C0491"/>
    <w:rsid w:val="005C0AF9"/>
    <w:rsid w:val="005C0B1F"/>
    <w:rsid w:val="005C0D57"/>
    <w:rsid w:val="005C0FF1"/>
    <w:rsid w:val="005C1834"/>
    <w:rsid w:val="005C1882"/>
    <w:rsid w:val="005C1EDA"/>
    <w:rsid w:val="005C2148"/>
    <w:rsid w:val="005C26D6"/>
    <w:rsid w:val="005C28F9"/>
    <w:rsid w:val="005C2BAF"/>
    <w:rsid w:val="005C3694"/>
    <w:rsid w:val="005C4004"/>
    <w:rsid w:val="005C4C3E"/>
    <w:rsid w:val="005C50E0"/>
    <w:rsid w:val="005C5164"/>
    <w:rsid w:val="005C5D17"/>
    <w:rsid w:val="005C6AF3"/>
    <w:rsid w:val="005C7784"/>
    <w:rsid w:val="005C78F5"/>
    <w:rsid w:val="005D0DB2"/>
    <w:rsid w:val="005D195C"/>
    <w:rsid w:val="005D1A48"/>
    <w:rsid w:val="005D20A9"/>
    <w:rsid w:val="005D28C7"/>
    <w:rsid w:val="005D2AA1"/>
    <w:rsid w:val="005D3FE6"/>
    <w:rsid w:val="005D5550"/>
    <w:rsid w:val="005D607F"/>
    <w:rsid w:val="005D647B"/>
    <w:rsid w:val="005D67E8"/>
    <w:rsid w:val="005D6D1C"/>
    <w:rsid w:val="005D755E"/>
    <w:rsid w:val="005D7594"/>
    <w:rsid w:val="005D76A6"/>
    <w:rsid w:val="005D770D"/>
    <w:rsid w:val="005E09AC"/>
    <w:rsid w:val="005E09EF"/>
    <w:rsid w:val="005E0ECC"/>
    <w:rsid w:val="005E0F85"/>
    <w:rsid w:val="005E1902"/>
    <w:rsid w:val="005E22F2"/>
    <w:rsid w:val="005E2371"/>
    <w:rsid w:val="005E4715"/>
    <w:rsid w:val="005E496C"/>
    <w:rsid w:val="005E539D"/>
    <w:rsid w:val="005E582B"/>
    <w:rsid w:val="005E5E91"/>
    <w:rsid w:val="005E5FC3"/>
    <w:rsid w:val="005E68DC"/>
    <w:rsid w:val="005E78EA"/>
    <w:rsid w:val="005F00A1"/>
    <w:rsid w:val="005F083F"/>
    <w:rsid w:val="005F2107"/>
    <w:rsid w:val="005F25D9"/>
    <w:rsid w:val="005F4B34"/>
    <w:rsid w:val="005F4C4F"/>
    <w:rsid w:val="005F4D03"/>
    <w:rsid w:val="005F539E"/>
    <w:rsid w:val="005F5558"/>
    <w:rsid w:val="005F5A17"/>
    <w:rsid w:val="005F5A79"/>
    <w:rsid w:val="005F5DBD"/>
    <w:rsid w:val="005F6430"/>
    <w:rsid w:val="005F6634"/>
    <w:rsid w:val="005F6887"/>
    <w:rsid w:val="005F7302"/>
    <w:rsid w:val="00601420"/>
    <w:rsid w:val="0060191F"/>
    <w:rsid w:val="00602496"/>
    <w:rsid w:val="00602765"/>
    <w:rsid w:val="00602784"/>
    <w:rsid w:val="00602D29"/>
    <w:rsid w:val="00602FB8"/>
    <w:rsid w:val="00603072"/>
    <w:rsid w:val="006040EA"/>
    <w:rsid w:val="006044A0"/>
    <w:rsid w:val="0060465F"/>
    <w:rsid w:val="0060514F"/>
    <w:rsid w:val="006052F7"/>
    <w:rsid w:val="00606100"/>
    <w:rsid w:val="0060683B"/>
    <w:rsid w:val="00606AD0"/>
    <w:rsid w:val="00606D40"/>
    <w:rsid w:val="00607799"/>
    <w:rsid w:val="00610271"/>
    <w:rsid w:val="00610E2C"/>
    <w:rsid w:val="006112ED"/>
    <w:rsid w:val="006115C5"/>
    <w:rsid w:val="00611B84"/>
    <w:rsid w:val="0061310B"/>
    <w:rsid w:val="006137DC"/>
    <w:rsid w:val="00614115"/>
    <w:rsid w:val="006144DE"/>
    <w:rsid w:val="006147BA"/>
    <w:rsid w:val="006147E2"/>
    <w:rsid w:val="0061487B"/>
    <w:rsid w:val="00614D70"/>
    <w:rsid w:val="006155B9"/>
    <w:rsid w:val="00615C82"/>
    <w:rsid w:val="00615DAF"/>
    <w:rsid w:val="00616892"/>
    <w:rsid w:val="00617117"/>
    <w:rsid w:val="006174A5"/>
    <w:rsid w:val="006176B5"/>
    <w:rsid w:val="006176BE"/>
    <w:rsid w:val="00620466"/>
    <w:rsid w:val="00620D8C"/>
    <w:rsid w:val="006210F8"/>
    <w:rsid w:val="0062111B"/>
    <w:rsid w:val="006212EA"/>
    <w:rsid w:val="0062210B"/>
    <w:rsid w:val="00622B4F"/>
    <w:rsid w:val="006234C8"/>
    <w:rsid w:val="006240B4"/>
    <w:rsid w:val="0062489C"/>
    <w:rsid w:val="00625227"/>
    <w:rsid w:val="006258E2"/>
    <w:rsid w:val="00626A8C"/>
    <w:rsid w:val="00627231"/>
    <w:rsid w:val="00627FC3"/>
    <w:rsid w:val="00630695"/>
    <w:rsid w:val="006306CB"/>
    <w:rsid w:val="00630C88"/>
    <w:rsid w:val="00630CD7"/>
    <w:rsid w:val="006310BC"/>
    <w:rsid w:val="0063316E"/>
    <w:rsid w:val="0063388C"/>
    <w:rsid w:val="00633A73"/>
    <w:rsid w:val="0063406A"/>
    <w:rsid w:val="0063455A"/>
    <w:rsid w:val="00634E91"/>
    <w:rsid w:val="00634EB9"/>
    <w:rsid w:val="006351FD"/>
    <w:rsid w:val="00635277"/>
    <w:rsid w:val="00635873"/>
    <w:rsid w:val="00635BD3"/>
    <w:rsid w:val="00635CFA"/>
    <w:rsid w:val="00636623"/>
    <w:rsid w:val="0063669B"/>
    <w:rsid w:val="00636BDA"/>
    <w:rsid w:val="00636FD4"/>
    <w:rsid w:val="006378AC"/>
    <w:rsid w:val="00637EB9"/>
    <w:rsid w:val="00640365"/>
    <w:rsid w:val="006404CC"/>
    <w:rsid w:val="0064137F"/>
    <w:rsid w:val="00641461"/>
    <w:rsid w:val="006441F6"/>
    <w:rsid w:val="00645113"/>
    <w:rsid w:val="006461A4"/>
    <w:rsid w:val="00646CA4"/>
    <w:rsid w:val="0064718C"/>
    <w:rsid w:val="00647706"/>
    <w:rsid w:val="00650282"/>
    <w:rsid w:val="006524D8"/>
    <w:rsid w:val="006532DF"/>
    <w:rsid w:val="00653653"/>
    <w:rsid w:val="0065385A"/>
    <w:rsid w:val="00653D1E"/>
    <w:rsid w:val="00653F6C"/>
    <w:rsid w:val="00654BA1"/>
    <w:rsid w:val="00655628"/>
    <w:rsid w:val="006559EC"/>
    <w:rsid w:val="00656697"/>
    <w:rsid w:val="0065706B"/>
    <w:rsid w:val="00657333"/>
    <w:rsid w:val="0065781B"/>
    <w:rsid w:val="00657CF4"/>
    <w:rsid w:val="006601EB"/>
    <w:rsid w:val="00661935"/>
    <w:rsid w:val="00661C75"/>
    <w:rsid w:val="00662EDD"/>
    <w:rsid w:val="00662F4D"/>
    <w:rsid w:val="00662F85"/>
    <w:rsid w:val="00663318"/>
    <w:rsid w:val="006633A1"/>
    <w:rsid w:val="006636E7"/>
    <w:rsid w:val="00664363"/>
    <w:rsid w:val="00664B43"/>
    <w:rsid w:val="0066523F"/>
    <w:rsid w:val="006661CA"/>
    <w:rsid w:val="006662C0"/>
    <w:rsid w:val="00666881"/>
    <w:rsid w:val="00666F0C"/>
    <w:rsid w:val="00666F26"/>
    <w:rsid w:val="00667877"/>
    <w:rsid w:val="006678A4"/>
    <w:rsid w:val="00667ED4"/>
    <w:rsid w:val="00667F34"/>
    <w:rsid w:val="006704E4"/>
    <w:rsid w:val="00670636"/>
    <w:rsid w:val="00670D99"/>
    <w:rsid w:val="00671117"/>
    <w:rsid w:val="00672CCA"/>
    <w:rsid w:val="00672EA9"/>
    <w:rsid w:val="00673A4E"/>
    <w:rsid w:val="00673C7F"/>
    <w:rsid w:val="00674ABC"/>
    <w:rsid w:val="00677051"/>
    <w:rsid w:val="0068027A"/>
    <w:rsid w:val="00680AD1"/>
    <w:rsid w:val="006825DF"/>
    <w:rsid w:val="00682656"/>
    <w:rsid w:val="0068282D"/>
    <w:rsid w:val="00682E67"/>
    <w:rsid w:val="00683100"/>
    <w:rsid w:val="0068409E"/>
    <w:rsid w:val="006841E1"/>
    <w:rsid w:val="00685AA8"/>
    <w:rsid w:val="00687582"/>
    <w:rsid w:val="006879EC"/>
    <w:rsid w:val="00687FCE"/>
    <w:rsid w:val="00691BFD"/>
    <w:rsid w:val="0069212E"/>
    <w:rsid w:val="0069299C"/>
    <w:rsid w:val="00692EAB"/>
    <w:rsid w:val="0069396F"/>
    <w:rsid w:val="00694187"/>
    <w:rsid w:val="006942F5"/>
    <w:rsid w:val="00694A6B"/>
    <w:rsid w:val="00695090"/>
    <w:rsid w:val="00695392"/>
    <w:rsid w:val="00695E5C"/>
    <w:rsid w:val="006961E7"/>
    <w:rsid w:val="00696931"/>
    <w:rsid w:val="00696AD9"/>
    <w:rsid w:val="00697162"/>
    <w:rsid w:val="00697211"/>
    <w:rsid w:val="006A02CB"/>
    <w:rsid w:val="006A0C60"/>
    <w:rsid w:val="006A1733"/>
    <w:rsid w:val="006A189F"/>
    <w:rsid w:val="006A18E9"/>
    <w:rsid w:val="006A19F9"/>
    <w:rsid w:val="006A1EF3"/>
    <w:rsid w:val="006A205A"/>
    <w:rsid w:val="006A33B0"/>
    <w:rsid w:val="006A34E3"/>
    <w:rsid w:val="006A3A79"/>
    <w:rsid w:val="006A4E5B"/>
    <w:rsid w:val="006A64CB"/>
    <w:rsid w:val="006A6786"/>
    <w:rsid w:val="006A741F"/>
    <w:rsid w:val="006A74D9"/>
    <w:rsid w:val="006B08F5"/>
    <w:rsid w:val="006B0BE4"/>
    <w:rsid w:val="006B13B6"/>
    <w:rsid w:val="006B1C73"/>
    <w:rsid w:val="006B1DD9"/>
    <w:rsid w:val="006B297A"/>
    <w:rsid w:val="006B358E"/>
    <w:rsid w:val="006B3BEE"/>
    <w:rsid w:val="006B3E32"/>
    <w:rsid w:val="006B48D9"/>
    <w:rsid w:val="006B4B23"/>
    <w:rsid w:val="006B4C6B"/>
    <w:rsid w:val="006B53D1"/>
    <w:rsid w:val="006B5EA4"/>
    <w:rsid w:val="006B72D5"/>
    <w:rsid w:val="006B7349"/>
    <w:rsid w:val="006B7C54"/>
    <w:rsid w:val="006B7E2E"/>
    <w:rsid w:val="006C057F"/>
    <w:rsid w:val="006C08E3"/>
    <w:rsid w:val="006C0E29"/>
    <w:rsid w:val="006C2C6A"/>
    <w:rsid w:val="006C324F"/>
    <w:rsid w:val="006C3488"/>
    <w:rsid w:val="006C36BE"/>
    <w:rsid w:val="006C3E89"/>
    <w:rsid w:val="006C4304"/>
    <w:rsid w:val="006C46DD"/>
    <w:rsid w:val="006C4A09"/>
    <w:rsid w:val="006C4C51"/>
    <w:rsid w:val="006C5841"/>
    <w:rsid w:val="006C666C"/>
    <w:rsid w:val="006C6EF9"/>
    <w:rsid w:val="006C7D62"/>
    <w:rsid w:val="006D05FD"/>
    <w:rsid w:val="006D09BC"/>
    <w:rsid w:val="006D0F6E"/>
    <w:rsid w:val="006D2012"/>
    <w:rsid w:val="006D201A"/>
    <w:rsid w:val="006D2172"/>
    <w:rsid w:val="006D24B7"/>
    <w:rsid w:val="006D29A1"/>
    <w:rsid w:val="006D2A9B"/>
    <w:rsid w:val="006D3B89"/>
    <w:rsid w:val="006D4A60"/>
    <w:rsid w:val="006D511B"/>
    <w:rsid w:val="006D5C4A"/>
    <w:rsid w:val="006D5E19"/>
    <w:rsid w:val="006D66D5"/>
    <w:rsid w:val="006D7D39"/>
    <w:rsid w:val="006D7ECF"/>
    <w:rsid w:val="006E058B"/>
    <w:rsid w:val="006E21DF"/>
    <w:rsid w:val="006E232F"/>
    <w:rsid w:val="006E244B"/>
    <w:rsid w:val="006E4437"/>
    <w:rsid w:val="006E47DC"/>
    <w:rsid w:val="006E4C50"/>
    <w:rsid w:val="006E5925"/>
    <w:rsid w:val="006E6CF3"/>
    <w:rsid w:val="006E7963"/>
    <w:rsid w:val="006E7ACB"/>
    <w:rsid w:val="006E7C9B"/>
    <w:rsid w:val="006F169A"/>
    <w:rsid w:val="006F170F"/>
    <w:rsid w:val="006F1D97"/>
    <w:rsid w:val="006F1F80"/>
    <w:rsid w:val="006F1FA7"/>
    <w:rsid w:val="006F273C"/>
    <w:rsid w:val="006F279A"/>
    <w:rsid w:val="006F2B67"/>
    <w:rsid w:val="006F3026"/>
    <w:rsid w:val="006F379E"/>
    <w:rsid w:val="006F489D"/>
    <w:rsid w:val="006F493A"/>
    <w:rsid w:val="006F4D79"/>
    <w:rsid w:val="006F51F3"/>
    <w:rsid w:val="006F537E"/>
    <w:rsid w:val="006F5D80"/>
    <w:rsid w:val="006F60DB"/>
    <w:rsid w:val="006F62B3"/>
    <w:rsid w:val="006F76FC"/>
    <w:rsid w:val="006F7E3E"/>
    <w:rsid w:val="00700316"/>
    <w:rsid w:val="007009B6"/>
    <w:rsid w:val="00701A37"/>
    <w:rsid w:val="00701E59"/>
    <w:rsid w:val="00702039"/>
    <w:rsid w:val="007020DF"/>
    <w:rsid w:val="00702812"/>
    <w:rsid w:val="007037A1"/>
    <w:rsid w:val="00703F17"/>
    <w:rsid w:val="00704053"/>
    <w:rsid w:val="00704469"/>
    <w:rsid w:val="0070459F"/>
    <w:rsid w:val="00705016"/>
    <w:rsid w:val="007067C6"/>
    <w:rsid w:val="00707BBB"/>
    <w:rsid w:val="00710451"/>
    <w:rsid w:val="0071219A"/>
    <w:rsid w:val="0071291B"/>
    <w:rsid w:val="007138CB"/>
    <w:rsid w:val="00713915"/>
    <w:rsid w:val="00714B21"/>
    <w:rsid w:val="00715974"/>
    <w:rsid w:val="00715D04"/>
    <w:rsid w:val="00715FF2"/>
    <w:rsid w:val="00716F39"/>
    <w:rsid w:val="0071754C"/>
    <w:rsid w:val="00717A6E"/>
    <w:rsid w:val="00720042"/>
    <w:rsid w:val="0072037C"/>
    <w:rsid w:val="00721C5F"/>
    <w:rsid w:val="00721E12"/>
    <w:rsid w:val="00722E0A"/>
    <w:rsid w:val="00722EBB"/>
    <w:rsid w:val="007230D2"/>
    <w:rsid w:val="007235B1"/>
    <w:rsid w:val="007235CB"/>
    <w:rsid w:val="00724D9B"/>
    <w:rsid w:val="00724DA9"/>
    <w:rsid w:val="007252B9"/>
    <w:rsid w:val="00725425"/>
    <w:rsid w:val="007257E1"/>
    <w:rsid w:val="007259F2"/>
    <w:rsid w:val="007262A8"/>
    <w:rsid w:val="00726C29"/>
    <w:rsid w:val="00727827"/>
    <w:rsid w:val="0072782F"/>
    <w:rsid w:val="00727F87"/>
    <w:rsid w:val="0073056C"/>
    <w:rsid w:val="00730ACB"/>
    <w:rsid w:val="0073123B"/>
    <w:rsid w:val="0073133A"/>
    <w:rsid w:val="00731CC4"/>
    <w:rsid w:val="00732F22"/>
    <w:rsid w:val="007335EB"/>
    <w:rsid w:val="0073380C"/>
    <w:rsid w:val="00733B96"/>
    <w:rsid w:val="00734C6E"/>
    <w:rsid w:val="007355A0"/>
    <w:rsid w:val="00735816"/>
    <w:rsid w:val="0073673C"/>
    <w:rsid w:val="00736BCE"/>
    <w:rsid w:val="007373A2"/>
    <w:rsid w:val="0073779C"/>
    <w:rsid w:val="00740409"/>
    <w:rsid w:val="00740E68"/>
    <w:rsid w:val="00740F43"/>
    <w:rsid w:val="007431DE"/>
    <w:rsid w:val="00744025"/>
    <w:rsid w:val="00744BFF"/>
    <w:rsid w:val="00744C9A"/>
    <w:rsid w:val="00745B6E"/>
    <w:rsid w:val="00745C1A"/>
    <w:rsid w:val="00745C27"/>
    <w:rsid w:val="00746D31"/>
    <w:rsid w:val="00746DF5"/>
    <w:rsid w:val="00747A4A"/>
    <w:rsid w:val="007501C4"/>
    <w:rsid w:val="0075070B"/>
    <w:rsid w:val="00750A86"/>
    <w:rsid w:val="00750AC6"/>
    <w:rsid w:val="00750B34"/>
    <w:rsid w:val="00751539"/>
    <w:rsid w:val="0075265E"/>
    <w:rsid w:val="007533B3"/>
    <w:rsid w:val="00753BC1"/>
    <w:rsid w:val="00753DBD"/>
    <w:rsid w:val="007547CB"/>
    <w:rsid w:val="00755FA3"/>
    <w:rsid w:val="0075697B"/>
    <w:rsid w:val="00756C20"/>
    <w:rsid w:val="00757B11"/>
    <w:rsid w:val="00761BCE"/>
    <w:rsid w:val="0076244A"/>
    <w:rsid w:val="0076278B"/>
    <w:rsid w:val="00762793"/>
    <w:rsid w:val="0076348B"/>
    <w:rsid w:val="00763717"/>
    <w:rsid w:val="00763A10"/>
    <w:rsid w:val="00763CE3"/>
    <w:rsid w:val="00764E08"/>
    <w:rsid w:val="00765BA0"/>
    <w:rsid w:val="00765C2D"/>
    <w:rsid w:val="00765ECC"/>
    <w:rsid w:val="00765FB1"/>
    <w:rsid w:val="00766B0B"/>
    <w:rsid w:val="007672C5"/>
    <w:rsid w:val="00770CF9"/>
    <w:rsid w:val="00771F46"/>
    <w:rsid w:val="00773382"/>
    <w:rsid w:val="007733D7"/>
    <w:rsid w:val="0077382D"/>
    <w:rsid w:val="0077422C"/>
    <w:rsid w:val="00774370"/>
    <w:rsid w:val="00774AE5"/>
    <w:rsid w:val="00774C41"/>
    <w:rsid w:val="00775692"/>
    <w:rsid w:val="00776006"/>
    <w:rsid w:val="00777CF0"/>
    <w:rsid w:val="00780721"/>
    <w:rsid w:val="00780974"/>
    <w:rsid w:val="007816E4"/>
    <w:rsid w:val="00781C58"/>
    <w:rsid w:val="0078324E"/>
    <w:rsid w:val="00783666"/>
    <w:rsid w:val="007849EE"/>
    <w:rsid w:val="00784BD0"/>
    <w:rsid w:val="007853F4"/>
    <w:rsid w:val="007860F4"/>
    <w:rsid w:val="00786EB3"/>
    <w:rsid w:val="00787B4C"/>
    <w:rsid w:val="0079012E"/>
    <w:rsid w:val="007903E7"/>
    <w:rsid w:val="00790680"/>
    <w:rsid w:val="00792565"/>
    <w:rsid w:val="00792737"/>
    <w:rsid w:val="00792B46"/>
    <w:rsid w:val="00793E73"/>
    <w:rsid w:val="0079479E"/>
    <w:rsid w:val="00794A28"/>
    <w:rsid w:val="00794B61"/>
    <w:rsid w:val="00794F46"/>
    <w:rsid w:val="007953CF"/>
    <w:rsid w:val="00795648"/>
    <w:rsid w:val="00795F2E"/>
    <w:rsid w:val="00796255"/>
    <w:rsid w:val="007963C9"/>
    <w:rsid w:val="00796852"/>
    <w:rsid w:val="007968D0"/>
    <w:rsid w:val="007A0113"/>
    <w:rsid w:val="007A01F7"/>
    <w:rsid w:val="007A071E"/>
    <w:rsid w:val="007A1477"/>
    <w:rsid w:val="007A2BAF"/>
    <w:rsid w:val="007A3E90"/>
    <w:rsid w:val="007A48BC"/>
    <w:rsid w:val="007A4ACD"/>
    <w:rsid w:val="007A4EE0"/>
    <w:rsid w:val="007A5931"/>
    <w:rsid w:val="007A6106"/>
    <w:rsid w:val="007A6117"/>
    <w:rsid w:val="007A66A2"/>
    <w:rsid w:val="007A6900"/>
    <w:rsid w:val="007B1482"/>
    <w:rsid w:val="007B16CB"/>
    <w:rsid w:val="007B21E5"/>
    <w:rsid w:val="007B3994"/>
    <w:rsid w:val="007B4C16"/>
    <w:rsid w:val="007B4C23"/>
    <w:rsid w:val="007B541C"/>
    <w:rsid w:val="007B5494"/>
    <w:rsid w:val="007B57C4"/>
    <w:rsid w:val="007B5FCC"/>
    <w:rsid w:val="007B61C7"/>
    <w:rsid w:val="007B72F9"/>
    <w:rsid w:val="007C000B"/>
    <w:rsid w:val="007C0D29"/>
    <w:rsid w:val="007C1E77"/>
    <w:rsid w:val="007C22E6"/>
    <w:rsid w:val="007C2455"/>
    <w:rsid w:val="007C2712"/>
    <w:rsid w:val="007C35F8"/>
    <w:rsid w:val="007C39F0"/>
    <w:rsid w:val="007C3C1F"/>
    <w:rsid w:val="007C3D4A"/>
    <w:rsid w:val="007C5281"/>
    <w:rsid w:val="007C5971"/>
    <w:rsid w:val="007C5F88"/>
    <w:rsid w:val="007C612E"/>
    <w:rsid w:val="007C6207"/>
    <w:rsid w:val="007C727C"/>
    <w:rsid w:val="007C7BD7"/>
    <w:rsid w:val="007C7ED1"/>
    <w:rsid w:val="007D0A60"/>
    <w:rsid w:val="007D20D4"/>
    <w:rsid w:val="007D229B"/>
    <w:rsid w:val="007D2672"/>
    <w:rsid w:val="007D279B"/>
    <w:rsid w:val="007D2BD0"/>
    <w:rsid w:val="007D2DD4"/>
    <w:rsid w:val="007D36F6"/>
    <w:rsid w:val="007D40C9"/>
    <w:rsid w:val="007D5AF0"/>
    <w:rsid w:val="007D5B37"/>
    <w:rsid w:val="007D61D4"/>
    <w:rsid w:val="007D70C5"/>
    <w:rsid w:val="007D7171"/>
    <w:rsid w:val="007D7468"/>
    <w:rsid w:val="007D78D3"/>
    <w:rsid w:val="007E0861"/>
    <w:rsid w:val="007E0D12"/>
    <w:rsid w:val="007E0E4A"/>
    <w:rsid w:val="007E1600"/>
    <w:rsid w:val="007E1943"/>
    <w:rsid w:val="007E1AF3"/>
    <w:rsid w:val="007E275B"/>
    <w:rsid w:val="007E3CBA"/>
    <w:rsid w:val="007E47C6"/>
    <w:rsid w:val="007E6320"/>
    <w:rsid w:val="007E696C"/>
    <w:rsid w:val="007E7067"/>
    <w:rsid w:val="007E7533"/>
    <w:rsid w:val="007E75C9"/>
    <w:rsid w:val="007F0033"/>
    <w:rsid w:val="007F06FE"/>
    <w:rsid w:val="007F0DF0"/>
    <w:rsid w:val="007F0F34"/>
    <w:rsid w:val="007F2758"/>
    <w:rsid w:val="007F30F4"/>
    <w:rsid w:val="007F3118"/>
    <w:rsid w:val="007F4F84"/>
    <w:rsid w:val="007F4FF3"/>
    <w:rsid w:val="007F6237"/>
    <w:rsid w:val="007F6B75"/>
    <w:rsid w:val="007F6DF5"/>
    <w:rsid w:val="008008B8"/>
    <w:rsid w:val="0080175E"/>
    <w:rsid w:val="008017F7"/>
    <w:rsid w:val="00801842"/>
    <w:rsid w:val="008020ED"/>
    <w:rsid w:val="00803199"/>
    <w:rsid w:val="0080341C"/>
    <w:rsid w:val="00803443"/>
    <w:rsid w:val="00803595"/>
    <w:rsid w:val="00803B06"/>
    <w:rsid w:val="00803D0C"/>
    <w:rsid w:val="00803E68"/>
    <w:rsid w:val="00803E90"/>
    <w:rsid w:val="00804ACE"/>
    <w:rsid w:val="00806E8C"/>
    <w:rsid w:val="00806EAD"/>
    <w:rsid w:val="00807209"/>
    <w:rsid w:val="008072CA"/>
    <w:rsid w:val="0081024C"/>
    <w:rsid w:val="0081070C"/>
    <w:rsid w:val="008107AF"/>
    <w:rsid w:val="00810982"/>
    <w:rsid w:val="00810CD0"/>
    <w:rsid w:val="008119FB"/>
    <w:rsid w:val="00812A50"/>
    <w:rsid w:val="00812A70"/>
    <w:rsid w:val="00813588"/>
    <w:rsid w:val="00813DAD"/>
    <w:rsid w:val="00813F98"/>
    <w:rsid w:val="00814012"/>
    <w:rsid w:val="008144D2"/>
    <w:rsid w:val="008148CD"/>
    <w:rsid w:val="00815700"/>
    <w:rsid w:val="0081602F"/>
    <w:rsid w:val="008165BD"/>
    <w:rsid w:val="00817A31"/>
    <w:rsid w:val="00820557"/>
    <w:rsid w:val="008205D4"/>
    <w:rsid w:val="00820F58"/>
    <w:rsid w:val="00821028"/>
    <w:rsid w:val="008214FD"/>
    <w:rsid w:val="0082176A"/>
    <w:rsid w:val="0082198E"/>
    <w:rsid w:val="008222D4"/>
    <w:rsid w:val="008227A0"/>
    <w:rsid w:val="00822AB7"/>
    <w:rsid w:val="00822F7F"/>
    <w:rsid w:val="0082319B"/>
    <w:rsid w:val="00823A74"/>
    <w:rsid w:val="00824342"/>
    <w:rsid w:val="008248F8"/>
    <w:rsid w:val="00824A5A"/>
    <w:rsid w:val="00824C1F"/>
    <w:rsid w:val="008250B9"/>
    <w:rsid w:val="0082647F"/>
    <w:rsid w:val="008273A2"/>
    <w:rsid w:val="0082750A"/>
    <w:rsid w:val="008301C6"/>
    <w:rsid w:val="00830603"/>
    <w:rsid w:val="00830632"/>
    <w:rsid w:val="008306F1"/>
    <w:rsid w:val="0083082E"/>
    <w:rsid w:val="00830D49"/>
    <w:rsid w:val="00831017"/>
    <w:rsid w:val="0083187F"/>
    <w:rsid w:val="00831994"/>
    <w:rsid w:val="0083248D"/>
    <w:rsid w:val="0083251C"/>
    <w:rsid w:val="00833480"/>
    <w:rsid w:val="00833D4C"/>
    <w:rsid w:val="00834515"/>
    <w:rsid w:val="00835210"/>
    <w:rsid w:val="00835550"/>
    <w:rsid w:val="00836EA5"/>
    <w:rsid w:val="00836F29"/>
    <w:rsid w:val="008401C9"/>
    <w:rsid w:val="0084025F"/>
    <w:rsid w:val="0084096C"/>
    <w:rsid w:val="00840D59"/>
    <w:rsid w:val="0084158E"/>
    <w:rsid w:val="0084159C"/>
    <w:rsid w:val="00841BFA"/>
    <w:rsid w:val="00841C0E"/>
    <w:rsid w:val="00841FFE"/>
    <w:rsid w:val="008429D1"/>
    <w:rsid w:val="00843482"/>
    <w:rsid w:val="00843717"/>
    <w:rsid w:val="00843FF7"/>
    <w:rsid w:val="00844766"/>
    <w:rsid w:val="008458FF"/>
    <w:rsid w:val="00846693"/>
    <w:rsid w:val="00846AB4"/>
    <w:rsid w:val="00846D17"/>
    <w:rsid w:val="00846D58"/>
    <w:rsid w:val="00847316"/>
    <w:rsid w:val="00847502"/>
    <w:rsid w:val="0084783C"/>
    <w:rsid w:val="00850455"/>
    <w:rsid w:val="008523FE"/>
    <w:rsid w:val="0085242E"/>
    <w:rsid w:val="0085338E"/>
    <w:rsid w:val="0085374E"/>
    <w:rsid w:val="008540D6"/>
    <w:rsid w:val="0085641C"/>
    <w:rsid w:val="008567A1"/>
    <w:rsid w:val="00860155"/>
    <w:rsid w:val="00860538"/>
    <w:rsid w:val="00860ACA"/>
    <w:rsid w:val="00861534"/>
    <w:rsid w:val="0086153D"/>
    <w:rsid w:val="00861CCD"/>
    <w:rsid w:val="00861EC2"/>
    <w:rsid w:val="00862302"/>
    <w:rsid w:val="00862674"/>
    <w:rsid w:val="008628C5"/>
    <w:rsid w:val="00862B4C"/>
    <w:rsid w:val="00863527"/>
    <w:rsid w:val="008636D4"/>
    <w:rsid w:val="0086400D"/>
    <w:rsid w:val="00865392"/>
    <w:rsid w:val="008658AB"/>
    <w:rsid w:val="00865C75"/>
    <w:rsid w:val="00865F93"/>
    <w:rsid w:val="0086621F"/>
    <w:rsid w:val="008702C4"/>
    <w:rsid w:val="008703FC"/>
    <w:rsid w:val="00870655"/>
    <w:rsid w:val="0087148A"/>
    <w:rsid w:val="008715DB"/>
    <w:rsid w:val="00871A5F"/>
    <w:rsid w:val="00871E94"/>
    <w:rsid w:val="00872189"/>
    <w:rsid w:val="00874D3D"/>
    <w:rsid w:val="00874FEF"/>
    <w:rsid w:val="008756A0"/>
    <w:rsid w:val="008760B6"/>
    <w:rsid w:val="00876532"/>
    <w:rsid w:val="0088015E"/>
    <w:rsid w:val="008802C8"/>
    <w:rsid w:val="00880FE4"/>
    <w:rsid w:val="008815EB"/>
    <w:rsid w:val="00882608"/>
    <w:rsid w:val="008832B8"/>
    <w:rsid w:val="008839A7"/>
    <w:rsid w:val="00883C09"/>
    <w:rsid w:val="00883DBA"/>
    <w:rsid w:val="008845E8"/>
    <w:rsid w:val="008846B6"/>
    <w:rsid w:val="00884BD5"/>
    <w:rsid w:val="008855C7"/>
    <w:rsid w:val="00885B63"/>
    <w:rsid w:val="0088611A"/>
    <w:rsid w:val="0088643F"/>
    <w:rsid w:val="008865DB"/>
    <w:rsid w:val="00886DE7"/>
    <w:rsid w:val="00886E40"/>
    <w:rsid w:val="00887072"/>
    <w:rsid w:val="008878CC"/>
    <w:rsid w:val="00887C49"/>
    <w:rsid w:val="008900B9"/>
    <w:rsid w:val="00890118"/>
    <w:rsid w:val="00891C42"/>
    <w:rsid w:val="0089249D"/>
    <w:rsid w:val="008926BB"/>
    <w:rsid w:val="008933C6"/>
    <w:rsid w:val="0089354E"/>
    <w:rsid w:val="0089486B"/>
    <w:rsid w:val="008949A7"/>
    <w:rsid w:val="008949EE"/>
    <w:rsid w:val="00894F2D"/>
    <w:rsid w:val="0089519A"/>
    <w:rsid w:val="00895215"/>
    <w:rsid w:val="0089571F"/>
    <w:rsid w:val="008974E4"/>
    <w:rsid w:val="008974EB"/>
    <w:rsid w:val="008A0055"/>
    <w:rsid w:val="008A0F03"/>
    <w:rsid w:val="008A12A4"/>
    <w:rsid w:val="008A166D"/>
    <w:rsid w:val="008A173B"/>
    <w:rsid w:val="008A18C7"/>
    <w:rsid w:val="008A1B4A"/>
    <w:rsid w:val="008A2DB3"/>
    <w:rsid w:val="008A422C"/>
    <w:rsid w:val="008A45A4"/>
    <w:rsid w:val="008A69A2"/>
    <w:rsid w:val="008A73DA"/>
    <w:rsid w:val="008A7933"/>
    <w:rsid w:val="008B08E5"/>
    <w:rsid w:val="008B1D62"/>
    <w:rsid w:val="008B221E"/>
    <w:rsid w:val="008B35C5"/>
    <w:rsid w:val="008B35F4"/>
    <w:rsid w:val="008B4284"/>
    <w:rsid w:val="008B4456"/>
    <w:rsid w:val="008B4CCC"/>
    <w:rsid w:val="008B4D9D"/>
    <w:rsid w:val="008B4EF8"/>
    <w:rsid w:val="008B511A"/>
    <w:rsid w:val="008B521C"/>
    <w:rsid w:val="008B55BD"/>
    <w:rsid w:val="008B615D"/>
    <w:rsid w:val="008B6557"/>
    <w:rsid w:val="008B74B2"/>
    <w:rsid w:val="008C02C0"/>
    <w:rsid w:val="008C0385"/>
    <w:rsid w:val="008C0D7C"/>
    <w:rsid w:val="008C10DD"/>
    <w:rsid w:val="008C1664"/>
    <w:rsid w:val="008C2467"/>
    <w:rsid w:val="008C2929"/>
    <w:rsid w:val="008C316A"/>
    <w:rsid w:val="008C3F28"/>
    <w:rsid w:val="008C45D7"/>
    <w:rsid w:val="008C4648"/>
    <w:rsid w:val="008C47CD"/>
    <w:rsid w:val="008C4994"/>
    <w:rsid w:val="008C49B8"/>
    <w:rsid w:val="008C53C3"/>
    <w:rsid w:val="008C5426"/>
    <w:rsid w:val="008C59F2"/>
    <w:rsid w:val="008C6639"/>
    <w:rsid w:val="008C670A"/>
    <w:rsid w:val="008C6FD5"/>
    <w:rsid w:val="008C714C"/>
    <w:rsid w:val="008C72C2"/>
    <w:rsid w:val="008C75EC"/>
    <w:rsid w:val="008C78E5"/>
    <w:rsid w:val="008D00C8"/>
    <w:rsid w:val="008D0304"/>
    <w:rsid w:val="008D057A"/>
    <w:rsid w:val="008D0DED"/>
    <w:rsid w:val="008D17E4"/>
    <w:rsid w:val="008D1927"/>
    <w:rsid w:val="008D21AE"/>
    <w:rsid w:val="008D3498"/>
    <w:rsid w:val="008D4835"/>
    <w:rsid w:val="008D4FA6"/>
    <w:rsid w:val="008D513C"/>
    <w:rsid w:val="008D52F9"/>
    <w:rsid w:val="008D57D5"/>
    <w:rsid w:val="008D6B21"/>
    <w:rsid w:val="008D71EB"/>
    <w:rsid w:val="008D7FD1"/>
    <w:rsid w:val="008E026B"/>
    <w:rsid w:val="008E06DA"/>
    <w:rsid w:val="008E0C4E"/>
    <w:rsid w:val="008E312F"/>
    <w:rsid w:val="008E33F7"/>
    <w:rsid w:val="008E35D8"/>
    <w:rsid w:val="008E3878"/>
    <w:rsid w:val="008E3C07"/>
    <w:rsid w:val="008E5857"/>
    <w:rsid w:val="008E58FE"/>
    <w:rsid w:val="008E5DF5"/>
    <w:rsid w:val="008E5E7C"/>
    <w:rsid w:val="008E6688"/>
    <w:rsid w:val="008E6BCD"/>
    <w:rsid w:val="008E72E5"/>
    <w:rsid w:val="008F0CFB"/>
    <w:rsid w:val="008F0E39"/>
    <w:rsid w:val="008F1496"/>
    <w:rsid w:val="008F161E"/>
    <w:rsid w:val="008F17BF"/>
    <w:rsid w:val="008F1828"/>
    <w:rsid w:val="008F18A3"/>
    <w:rsid w:val="008F194F"/>
    <w:rsid w:val="008F21A2"/>
    <w:rsid w:val="008F4100"/>
    <w:rsid w:val="008F49E1"/>
    <w:rsid w:val="008F4CA8"/>
    <w:rsid w:val="008F51E5"/>
    <w:rsid w:val="008F5244"/>
    <w:rsid w:val="008F599F"/>
    <w:rsid w:val="008F65C8"/>
    <w:rsid w:val="008F6B0B"/>
    <w:rsid w:val="008F6EC3"/>
    <w:rsid w:val="008F744B"/>
    <w:rsid w:val="008F7A31"/>
    <w:rsid w:val="009001C7"/>
    <w:rsid w:val="00900550"/>
    <w:rsid w:val="0090154D"/>
    <w:rsid w:val="00901A15"/>
    <w:rsid w:val="0090588A"/>
    <w:rsid w:val="00905D13"/>
    <w:rsid w:val="00905ECE"/>
    <w:rsid w:val="00905F7C"/>
    <w:rsid w:val="00906830"/>
    <w:rsid w:val="00906AC7"/>
    <w:rsid w:val="00907132"/>
    <w:rsid w:val="00907573"/>
    <w:rsid w:val="009100FF"/>
    <w:rsid w:val="00911B65"/>
    <w:rsid w:val="0091287F"/>
    <w:rsid w:val="0091326B"/>
    <w:rsid w:val="0091438C"/>
    <w:rsid w:val="00914584"/>
    <w:rsid w:val="0091476E"/>
    <w:rsid w:val="00915820"/>
    <w:rsid w:val="00916007"/>
    <w:rsid w:val="009160C9"/>
    <w:rsid w:val="009161D8"/>
    <w:rsid w:val="00916ED5"/>
    <w:rsid w:val="00917BD0"/>
    <w:rsid w:val="00920A2A"/>
    <w:rsid w:val="00920C12"/>
    <w:rsid w:val="00922073"/>
    <w:rsid w:val="009235DA"/>
    <w:rsid w:val="00923E3B"/>
    <w:rsid w:val="00924066"/>
    <w:rsid w:val="009245A3"/>
    <w:rsid w:val="0092526C"/>
    <w:rsid w:val="00925585"/>
    <w:rsid w:val="00925861"/>
    <w:rsid w:val="00925F27"/>
    <w:rsid w:val="00925FA9"/>
    <w:rsid w:val="00926D11"/>
    <w:rsid w:val="0092738E"/>
    <w:rsid w:val="009279E2"/>
    <w:rsid w:val="00927D1A"/>
    <w:rsid w:val="00927D9A"/>
    <w:rsid w:val="00927F97"/>
    <w:rsid w:val="00930114"/>
    <w:rsid w:val="00930125"/>
    <w:rsid w:val="009309F5"/>
    <w:rsid w:val="00930A4D"/>
    <w:rsid w:val="00931302"/>
    <w:rsid w:val="0093200D"/>
    <w:rsid w:val="009324B1"/>
    <w:rsid w:val="00932921"/>
    <w:rsid w:val="00932A9A"/>
    <w:rsid w:val="00932A9F"/>
    <w:rsid w:val="0093306C"/>
    <w:rsid w:val="00933564"/>
    <w:rsid w:val="0093389B"/>
    <w:rsid w:val="0093415A"/>
    <w:rsid w:val="00934C51"/>
    <w:rsid w:val="00934C86"/>
    <w:rsid w:val="00936AB3"/>
    <w:rsid w:val="00936ED6"/>
    <w:rsid w:val="00936F04"/>
    <w:rsid w:val="009371FF"/>
    <w:rsid w:val="00937486"/>
    <w:rsid w:val="00937A27"/>
    <w:rsid w:val="00940251"/>
    <w:rsid w:val="009402D9"/>
    <w:rsid w:val="0094063C"/>
    <w:rsid w:val="009406AC"/>
    <w:rsid w:val="00940A12"/>
    <w:rsid w:val="009417FF"/>
    <w:rsid w:val="009418BF"/>
    <w:rsid w:val="00941D94"/>
    <w:rsid w:val="00942A6D"/>
    <w:rsid w:val="00942BDD"/>
    <w:rsid w:val="00942FCE"/>
    <w:rsid w:val="00943F09"/>
    <w:rsid w:val="00944162"/>
    <w:rsid w:val="00944668"/>
    <w:rsid w:val="00944912"/>
    <w:rsid w:val="00944D7C"/>
    <w:rsid w:val="009453E7"/>
    <w:rsid w:val="009454E0"/>
    <w:rsid w:val="00945DDE"/>
    <w:rsid w:val="00945FA0"/>
    <w:rsid w:val="00946395"/>
    <w:rsid w:val="009467EA"/>
    <w:rsid w:val="009475B4"/>
    <w:rsid w:val="0094772C"/>
    <w:rsid w:val="00947EDB"/>
    <w:rsid w:val="00950F4B"/>
    <w:rsid w:val="00952212"/>
    <w:rsid w:val="00952E24"/>
    <w:rsid w:val="00952E4D"/>
    <w:rsid w:val="009532CC"/>
    <w:rsid w:val="009541A4"/>
    <w:rsid w:val="00954C95"/>
    <w:rsid w:val="009552F7"/>
    <w:rsid w:val="00955345"/>
    <w:rsid w:val="009554A8"/>
    <w:rsid w:val="0095589D"/>
    <w:rsid w:val="00955F26"/>
    <w:rsid w:val="00956237"/>
    <w:rsid w:val="00956493"/>
    <w:rsid w:val="00956AC0"/>
    <w:rsid w:val="00957092"/>
    <w:rsid w:val="0095730D"/>
    <w:rsid w:val="0095782A"/>
    <w:rsid w:val="00957B48"/>
    <w:rsid w:val="009608BE"/>
    <w:rsid w:val="0096093B"/>
    <w:rsid w:val="00962396"/>
    <w:rsid w:val="00962887"/>
    <w:rsid w:val="00962917"/>
    <w:rsid w:val="00963E54"/>
    <w:rsid w:val="00964B36"/>
    <w:rsid w:val="00964E54"/>
    <w:rsid w:val="009657EC"/>
    <w:rsid w:val="00965A88"/>
    <w:rsid w:val="009663EF"/>
    <w:rsid w:val="00966E04"/>
    <w:rsid w:val="00967AD7"/>
    <w:rsid w:val="00967DF4"/>
    <w:rsid w:val="00970DF6"/>
    <w:rsid w:val="0097150E"/>
    <w:rsid w:val="00971ABD"/>
    <w:rsid w:val="00972503"/>
    <w:rsid w:val="009725E1"/>
    <w:rsid w:val="00973A2B"/>
    <w:rsid w:val="0097516A"/>
    <w:rsid w:val="00975582"/>
    <w:rsid w:val="00976E88"/>
    <w:rsid w:val="009775EF"/>
    <w:rsid w:val="00977CA0"/>
    <w:rsid w:val="00980255"/>
    <w:rsid w:val="0098065D"/>
    <w:rsid w:val="00980C85"/>
    <w:rsid w:val="00981383"/>
    <w:rsid w:val="00981484"/>
    <w:rsid w:val="00981847"/>
    <w:rsid w:val="00982108"/>
    <w:rsid w:val="009828B4"/>
    <w:rsid w:val="009830B0"/>
    <w:rsid w:val="00983141"/>
    <w:rsid w:val="00983FB1"/>
    <w:rsid w:val="00984F27"/>
    <w:rsid w:val="009855CF"/>
    <w:rsid w:val="00985BEC"/>
    <w:rsid w:val="009902D5"/>
    <w:rsid w:val="009907FD"/>
    <w:rsid w:val="00991AD7"/>
    <w:rsid w:val="00991DCE"/>
    <w:rsid w:val="009920AB"/>
    <w:rsid w:val="0099236D"/>
    <w:rsid w:val="009929D7"/>
    <w:rsid w:val="00993333"/>
    <w:rsid w:val="00993657"/>
    <w:rsid w:val="00993896"/>
    <w:rsid w:val="009948A3"/>
    <w:rsid w:val="00994928"/>
    <w:rsid w:val="00996DDA"/>
    <w:rsid w:val="00997705"/>
    <w:rsid w:val="00997CE2"/>
    <w:rsid w:val="00997CFC"/>
    <w:rsid w:val="009A04F3"/>
    <w:rsid w:val="009A21D9"/>
    <w:rsid w:val="009A22C2"/>
    <w:rsid w:val="009A22DD"/>
    <w:rsid w:val="009A2341"/>
    <w:rsid w:val="009A25BE"/>
    <w:rsid w:val="009A2734"/>
    <w:rsid w:val="009A2D37"/>
    <w:rsid w:val="009A2F06"/>
    <w:rsid w:val="009A300A"/>
    <w:rsid w:val="009A3968"/>
    <w:rsid w:val="009A3E1A"/>
    <w:rsid w:val="009A3E89"/>
    <w:rsid w:val="009A3F83"/>
    <w:rsid w:val="009A50D3"/>
    <w:rsid w:val="009A523D"/>
    <w:rsid w:val="009A5BCB"/>
    <w:rsid w:val="009A657C"/>
    <w:rsid w:val="009A6645"/>
    <w:rsid w:val="009A69B4"/>
    <w:rsid w:val="009A70F5"/>
    <w:rsid w:val="009A7BE7"/>
    <w:rsid w:val="009B0626"/>
    <w:rsid w:val="009B178F"/>
    <w:rsid w:val="009B1FF8"/>
    <w:rsid w:val="009B245C"/>
    <w:rsid w:val="009B25B1"/>
    <w:rsid w:val="009B25C2"/>
    <w:rsid w:val="009B2850"/>
    <w:rsid w:val="009B2AE8"/>
    <w:rsid w:val="009B2BA4"/>
    <w:rsid w:val="009B2C47"/>
    <w:rsid w:val="009B2F48"/>
    <w:rsid w:val="009B3CEC"/>
    <w:rsid w:val="009B42B7"/>
    <w:rsid w:val="009B43BD"/>
    <w:rsid w:val="009B44D7"/>
    <w:rsid w:val="009B459D"/>
    <w:rsid w:val="009B4C64"/>
    <w:rsid w:val="009B5910"/>
    <w:rsid w:val="009B6396"/>
    <w:rsid w:val="009B74E9"/>
    <w:rsid w:val="009C0715"/>
    <w:rsid w:val="009C0F15"/>
    <w:rsid w:val="009C1250"/>
    <w:rsid w:val="009C12AD"/>
    <w:rsid w:val="009C24D4"/>
    <w:rsid w:val="009C2B01"/>
    <w:rsid w:val="009C31BC"/>
    <w:rsid w:val="009C37B0"/>
    <w:rsid w:val="009C390D"/>
    <w:rsid w:val="009C3F66"/>
    <w:rsid w:val="009C50CA"/>
    <w:rsid w:val="009C524D"/>
    <w:rsid w:val="009C58C0"/>
    <w:rsid w:val="009C5BC8"/>
    <w:rsid w:val="009C5E8D"/>
    <w:rsid w:val="009C5EC9"/>
    <w:rsid w:val="009C6631"/>
    <w:rsid w:val="009C6F6B"/>
    <w:rsid w:val="009C7B01"/>
    <w:rsid w:val="009C7F06"/>
    <w:rsid w:val="009C7F54"/>
    <w:rsid w:val="009D0697"/>
    <w:rsid w:val="009D368C"/>
    <w:rsid w:val="009D3980"/>
    <w:rsid w:val="009D4DBE"/>
    <w:rsid w:val="009D4F26"/>
    <w:rsid w:val="009D5174"/>
    <w:rsid w:val="009D51F9"/>
    <w:rsid w:val="009D642C"/>
    <w:rsid w:val="009D67D5"/>
    <w:rsid w:val="009D7277"/>
    <w:rsid w:val="009E093D"/>
    <w:rsid w:val="009E1049"/>
    <w:rsid w:val="009E1617"/>
    <w:rsid w:val="009E243F"/>
    <w:rsid w:val="009E3539"/>
    <w:rsid w:val="009E3549"/>
    <w:rsid w:val="009E3756"/>
    <w:rsid w:val="009E39B9"/>
    <w:rsid w:val="009E3A28"/>
    <w:rsid w:val="009E458C"/>
    <w:rsid w:val="009E50E6"/>
    <w:rsid w:val="009E5538"/>
    <w:rsid w:val="009E5BF3"/>
    <w:rsid w:val="009E6457"/>
    <w:rsid w:val="009E65C4"/>
    <w:rsid w:val="009F032D"/>
    <w:rsid w:val="009F03F9"/>
    <w:rsid w:val="009F09F3"/>
    <w:rsid w:val="009F1A5C"/>
    <w:rsid w:val="009F1DC1"/>
    <w:rsid w:val="009F2754"/>
    <w:rsid w:val="009F2937"/>
    <w:rsid w:val="009F2B15"/>
    <w:rsid w:val="009F2CF9"/>
    <w:rsid w:val="009F2E65"/>
    <w:rsid w:val="009F33FC"/>
    <w:rsid w:val="009F358D"/>
    <w:rsid w:val="009F385A"/>
    <w:rsid w:val="009F3A20"/>
    <w:rsid w:val="009F3BF2"/>
    <w:rsid w:val="009F5425"/>
    <w:rsid w:val="009F5B9E"/>
    <w:rsid w:val="009F6007"/>
    <w:rsid w:val="009F66DA"/>
    <w:rsid w:val="009F7102"/>
    <w:rsid w:val="009F7147"/>
    <w:rsid w:val="009F7B73"/>
    <w:rsid w:val="009F7F8F"/>
    <w:rsid w:val="00A00094"/>
    <w:rsid w:val="00A00117"/>
    <w:rsid w:val="00A02A3C"/>
    <w:rsid w:val="00A043C8"/>
    <w:rsid w:val="00A04B0B"/>
    <w:rsid w:val="00A05BEC"/>
    <w:rsid w:val="00A05C3B"/>
    <w:rsid w:val="00A05E64"/>
    <w:rsid w:val="00A06178"/>
    <w:rsid w:val="00A06A86"/>
    <w:rsid w:val="00A06F41"/>
    <w:rsid w:val="00A102E5"/>
    <w:rsid w:val="00A1041D"/>
    <w:rsid w:val="00A1133D"/>
    <w:rsid w:val="00A11366"/>
    <w:rsid w:val="00A12262"/>
    <w:rsid w:val="00A12346"/>
    <w:rsid w:val="00A125FA"/>
    <w:rsid w:val="00A12B86"/>
    <w:rsid w:val="00A12DD6"/>
    <w:rsid w:val="00A12E06"/>
    <w:rsid w:val="00A13228"/>
    <w:rsid w:val="00A13362"/>
    <w:rsid w:val="00A138B9"/>
    <w:rsid w:val="00A141A7"/>
    <w:rsid w:val="00A14243"/>
    <w:rsid w:val="00A1485D"/>
    <w:rsid w:val="00A149E1"/>
    <w:rsid w:val="00A14F7B"/>
    <w:rsid w:val="00A15646"/>
    <w:rsid w:val="00A15C23"/>
    <w:rsid w:val="00A166E9"/>
    <w:rsid w:val="00A1691C"/>
    <w:rsid w:val="00A16AD0"/>
    <w:rsid w:val="00A16E77"/>
    <w:rsid w:val="00A16EC0"/>
    <w:rsid w:val="00A178F4"/>
    <w:rsid w:val="00A17903"/>
    <w:rsid w:val="00A2084C"/>
    <w:rsid w:val="00A20DD1"/>
    <w:rsid w:val="00A221E5"/>
    <w:rsid w:val="00A222B2"/>
    <w:rsid w:val="00A22495"/>
    <w:rsid w:val="00A249D1"/>
    <w:rsid w:val="00A2538A"/>
    <w:rsid w:val="00A25DD7"/>
    <w:rsid w:val="00A25FD6"/>
    <w:rsid w:val="00A26B9B"/>
    <w:rsid w:val="00A27EF8"/>
    <w:rsid w:val="00A30389"/>
    <w:rsid w:val="00A31CA0"/>
    <w:rsid w:val="00A321F0"/>
    <w:rsid w:val="00A3225C"/>
    <w:rsid w:val="00A3258E"/>
    <w:rsid w:val="00A329D3"/>
    <w:rsid w:val="00A3338B"/>
    <w:rsid w:val="00A33AAC"/>
    <w:rsid w:val="00A33F55"/>
    <w:rsid w:val="00A34649"/>
    <w:rsid w:val="00A35D41"/>
    <w:rsid w:val="00A36C0F"/>
    <w:rsid w:val="00A408C5"/>
    <w:rsid w:val="00A40F2E"/>
    <w:rsid w:val="00A41583"/>
    <w:rsid w:val="00A41F37"/>
    <w:rsid w:val="00A4366C"/>
    <w:rsid w:val="00A44237"/>
    <w:rsid w:val="00A4431F"/>
    <w:rsid w:val="00A447E8"/>
    <w:rsid w:val="00A453C5"/>
    <w:rsid w:val="00A45BD5"/>
    <w:rsid w:val="00A46414"/>
    <w:rsid w:val="00A46C39"/>
    <w:rsid w:val="00A46CEF"/>
    <w:rsid w:val="00A470E3"/>
    <w:rsid w:val="00A47CF1"/>
    <w:rsid w:val="00A506CB"/>
    <w:rsid w:val="00A508E0"/>
    <w:rsid w:val="00A5091C"/>
    <w:rsid w:val="00A509D8"/>
    <w:rsid w:val="00A515F1"/>
    <w:rsid w:val="00A524FD"/>
    <w:rsid w:val="00A528F0"/>
    <w:rsid w:val="00A5370E"/>
    <w:rsid w:val="00A54607"/>
    <w:rsid w:val="00A561FB"/>
    <w:rsid w:val="00A56FF7"/>
    <w:rsid w:val="00A570EB"/>
    <w:rsid w:val="00A572B5"/>
    <w:rsid w:val="00A575F8"/>
    <w:rsid w:val="00A57C88"/>
    <w:rsid w:val="00A6017B"/>
    <w:rsid w:val="00A609C1"/>
    <w:rsid w:val="00A60C7D"/>
    <w:rsid w:val="00A61A10"/>
    <w:rsid w:val="00A61CE4"/>
    <w:rsid w:val="00A626EA"/>
    <w:rsid w:val="00A6392C"/>
    <w:rsid w:val="00A63980"/>
    <w:rsid w:val="00A640BF"/>
    <w:rsid w:val="00A649A8"/>
    <w:rsid w:val="00A64EF7"/>
    <w:rsid w:val="00A65148"/>
    <w:rsid w:val="00A65C56"/>
    <w:rsid w:val="00A66719"/>
    <w:rsid w:val="00A679BD"/>
    <w:rsid w:val="00A67A9C"/>
    <w:rsid w:val="00A7029E"/>
    <w:rsid w:val="00A703D8"/>
    <w:rsid w:val="00A72188"/>
    <w:rsid w:val="00A72497"/>
    <w:rsid w:val="00A72A3D"/>
    <w:rsid w:val="00A72B07"/>
    <w:rsid w:val="00A73543"/>
    <w:rsid w:val="00A741A8"/>
    <w:rsid w:val="00A74937"/>
    <w:rsid w:val="00A74F04"/>
    <w:rsid w:val="00A74F98"/>
    <w:rsid w:val="00A75F19"/>
    <w:rsid w:val="00A76674"/>
    <w:rsid w:val="00A76CA0"/>
    <w:rsid w:val="00A8024F"/>
    <w:rsid w:val="00A80A28"/>
    <w:rsid w:val="00A80A29"/>
    <w:rsid w:val="00A81D68"/>
    <w:rsid w:val="00A8207C"/>
    <w:rsid w:val="00A8237F"/>
    <w:rsid w:val="00A82417"/>
    <w:rsid w:val="00A82C0D"/>
    <w:rsid w:val="00A83090"/>
    <w:rsid w:val="00A832B8"/>
    <w:rsid w:val="00A83CD2"/>
    <w:rsid w:val="00A843C8"/>
    <w:rsid w:val="00A845A1"/>
    <w:rsid w:val="00A84A78"/>
    <w:rsid w:val="00A84CAA"/>
    <w:rsid w:val="00A84E66"/>
    <w:rsid w:val="00A84FA0"/>
    <w:rsid w:val="00A852BF"/>
    <w:rsid w:val="00A85699"/>
    <w:rsid w:val="00A85FB1"/>
    <w:rsid w:val="00A872CD"/>
    <w:rsid w:val="00A900AC"/>
    <w:rsid w:val="00A902EC"/>
    <w:rsid w:val="00A904C8"/>
    <w:rsid w:val="00A91582"/>
    <w:rsid w:val="00A91D0F"/>
    <w:rsid w:val="00A91F1B"/>
    <w:rsid w:val="00A920DB"/>
    <w:rsid w:val="00A931B5"/>
    <w:rsid w:val="00A936BA"/>
    <w:rsid w:val="00A93B91"/>
    <w:rsid w:val="00A93D0F"/>
    <w:rsid w:val="00A94620"/>
    <w:rsid w:val="00A9469C"/>
    <w:rsid w:val="00A94C41"/>
    <w:rsid w:val="00A95846"/>
    <w:rsid w:val="00A966A6"/>
    <w:rsid w:val="00A9674C"/>
    <w:rsid w:val="00A967BA"/>
    <w:rsid w:val="00A972B3"/>
    <w:rsid w:val="00AA0695"/>
    <w:rsid w:val="00AA0770"/>
    <w:rsid w:val="00AA1377"/>
    <w:rsid w:val="00AA146C"/>
    <w:rsid w:val="00AA166C"/>
    <w:rsid w:val="00AA201D"/>
    <w:rsid w:val="00AA20DA"/>
    <w:rsid w:val="00AA2858"/>
    <w:rsid w:val="00AA3A47"/>
    <w:rsid w:val="00AA3C3C"/>
    <w:rsid w:val="00AA3FBB"/>
    <w:rsid w:val="00AA431F"/>
    <w:rsid w:val="00AA49F3"/>
    <w:rsid w:val="00AA4C95"/>
    <w:rsid w:val="00AA5265"/>
    <w:rsid w:val="00AA5290"/>
    <w:rsid w:val="00AA5C64"/>
    <w:rsid w:val="00AA6195"/>
    <w:rsid w:val="00AA65F7"/>
    <w:rsid w:val="00AA7438"/>
    <w:rsid w:val="00AA7A27"/>
    <w:rsid w:val="00AA7FEC"/>
    <w:rsid w:val="00AB0627"/>
    <w:rsid w:val="00AB0808"/>
    <w:rsid w:val="00AB0ED9"/>
    <w:rsid w:val="00AB1127"/>
    <w:rsid w:val="00AB138B"/>
    <w:rsid w:val="00AB1501"/>
    <w:rsid w:val="00AB16CA"/>
    <w:rsid w:val="00AB1718"/>
    <w:rsid w:val="00AB2200"/>
    <w:rsid w:val="00AB2290"/>
    <w:rsid w:val="00AB255F"/>
    <w:rsid w:val="00AB2716"/>
    <w:rsid w:val="00AB3E5D"/>
    <w:rsid w:val="00AB442F"/>
    <w:rsid w:val="00AB4E39"/>
    <w:rsid w:val="00AB540E"/>
    <w:rsid w:val="00AB5E5E"/>
    <w:rsid w:val="00AB5ECC"/>
    <w:rsid w:val="00AB5F31"/>
    <w:rsid w:val="00AB654D"/>
    <w:rsid w:val="00AB786E"/>
    <w:rsid w:val="00AB78F2"/>
    <w:rsid w:val="00AB7D69"/>
    <w:rsid w:val="00AC039F"/>
    <w:rsid w:val="00AC1035"/>
    <w:rsid w:val="00AC1098"/>
    <w:rsid w:val="00AC1365"/>
    <w:rsid w:val="00AC1464"/>
    <w:rsid w:val="00AC1B5E"/>
    <w:rsid w:val="00AC27D2"/>
    <w:rsid w:val="00AC291A"/>
    <w:rsid w:val="00AC2EEE"/>
    <w:rsid w:val="00AC422E"/>
    <w:rsid w:val="00AC4600"/>
    <w:rsid w:val="00AC5648"/>
    <w:rsid w:val="00AC59E1"/>
    <w:rsid w:val="00AC6151"/>
    <w:rsid w:val="00AC672D"/>
    <w:rsid w:val="00AC7754"/>
    <w:rsid w:val="00AC79FA"/>
    <w:rsid w:val="00AD1C57"/>
    <w:rsid w:val="00AD26EE"/>
    <w:rsid w:val="00AD2772"/>
    <w:rsid w:val="00AD3F91"/>
    <w:rsid w:val="00AD4074"/>
    <w:rsid w:val="00AD4ED3"/>
    <w:rsid w:val="00AD518E"/>
    <w:rsid w:val="00AD6A9F"/>
    <w:rsid w:val="00AD70A0"/>
    <w:rsid w:val="00AD7109"/>
    <w:rsid w:val="00AD7A17"/>
    <w:rsid w:val="00AD7C3F"/>
    <w:rsid w:val="00AD7E18"/>
    <w:rsid w:val="00AE0078"/>
    <w:rsid w:val="00AE0ADE"/>
    <w:rsid w:val="00AE0EE2"/>
    <w:rsid w:val="00AE0FDF"/>
    <w:rsid w:val="00AE1540"/>
    <w:rsid w:val="00AE175C"/>
    <w:rsid w:val="00AE1BF5"/>
    <w:rsid w:val="00AE2058"/>
    <w:rsid w:val="00AE2C8A"/>
    <w:rsid w:val="00AE41D0"/>
    <w:rsid w:val="00AE4746"/>
    <w:rsid w:val="00AE5AC6"/>
    <w:rsid w:val="00AE686F"/>
    <w:rsid w:val="00AE6F5A"/>
    <w:rsid w:val="00AE743A"/>
    <w:rsid w:val="00AF0A0B"/>
    <w:rsid w:val="00AF0F8F"/>
    <w:rsid w:val="00AF171B"/>
    <w:rsid w:val="00AF1840"/>
    <w:rsid w:val="00AF18F8"/>
    <w:rsid w:val="00AF1EA9"/>
    <w:rsid w:val="00AF2033"/>
    <w:rsid w:val="00AF2255"/>
    <w:rsid w:val="00AF459F"/>
    <w:rsid w:val="00AF48B3"/>
    <w:rsid w:val="00AF49CC"/>
    <w:rsid w:val="00AF4DAA"/>
    <w:rsid w:val="00AF5B3E"/>
    <w:rsid w:val="00AF65CA"/>
    <w:rsid w:val="00AF6EE5"/>
    <w:rsid w:val="00AF6FC0"/>
    <w:rsid w:val="00AF7947"/>
    <w:rsid w:val="00B013F2"/>
    <w:rsid w:val="00B0203F"/>
    <w:rsid w:val="00B02381"/>
    <w:rsid w:val="00B0487F"/>
    <w:rsid w:val="00B04D4B"/>
    <w:rsid w:val="00B04D7A"/>
    <w:rsid w:val="00B059FD"/>
    <w:rsid w:val="00B05EC2"/>
    <w:rsid w:val="00B06381"/>
    <w:rsid w:val="00B06933"/>
    <w:rsid w:val="00B073D4"/>
    <w:rsid w:val="00B07FD6"/>
    <w:rsid w:val="00B11115"/>
    <w:rsid w:val="00B11264"/>
    <w:rsid w:val="00B113EF"/>
    <w:rsid w:val="00B12E9C"/>
    <w:rsid w:val="00B13AA1"/>
    <w:rsid w:val="00B15B9A"/>
    <w:rsid w:val="00B15D54"/>
    <w:rsid w:val="00B16513"/>
    <w:rsid w:val="00B16BDC"/>
    <w:rsid w:val="00B17DCE"/>
    <w:rsid w:val="00B204E6"/>
    <w:rsid w:val="00B20723"/>
    <w:rsid w:val="00B20B56"/>
    <w:rsid w:val="00B20C11"/>
    <w:rsid w:val="00B2164A"/>
    <w:rsid w:val="00B2189E"/>
    <w:rsid w:val="00B2224C"/>
    <w:rsid w:val="00B23037"/>
    <w:rsid w:val="00B23340"/>
    <w:rsid w:val="00B23CFE"/>
    <w:rsid w:val="00B245B6"/>
    <w:rsid w:val="00B24EE9"/>
    <w:rsid w:val="00B25E7B"/>
    <w:rsid w:val="00B25F04"/>
    <w:rsid w:val="00B26949"/>
    <w:rsid w:val="00B26BB4"/>
    <w:rsid w:val="00B276AC"/>
    <w:rsid w:val="00B306CF"/>
    <w:rsid w:val="00B312B9"/>
    <w:rsid w:val="00B3133D"/>
    <w:rsid w:val="00B31DB3"/>
    <w:rsid w:val="00B324BA"/>
    <w:rsid w:val="00B32CF8"/>
    <w:rsid w:val="00B33592"/>
    <w:rsid w:val="00B33B04"/>
    <w:rsid w:val="00B33B0A"/>
    <w:rsid w:val="00B3453E"/>
    <w:rsid w:val="00B34595"/>
    <w:rsid w:val="00B34722"/>
    <w:rsid w:val="00B34D0E"/>
    <w:rsid w:val="00B35282"/>
    <w:rsid w:val="00B3538B"/>
    <w:rsid w:val="00B35C5F"/>
    <w:rsid w:val="00B36064"/>
    <w:rsid w:val="00B36174"/>
    <w:rsid w:val="00B36C67"/>
    <w:rsid w:val="00B3781E"/>
    <w:rsid w:val="00B37C84"/>
    <w:rsid w:val="00B37E27"/>
    <w:rsid w:val="00B37E48"/>
    <w:rsid w:val="00B4009B"/>
    <w:rsid w:val="00B4040E"/>
    <w:rsid w:val="00B40D70"/>
    <w:rsid w:val="00B4174E"/>
    <w:rsid w:val="00B4223E"/>
    <w:rsid w:val="00B426AB"/>
    <w:rsid w:val="00B43483"/>
    <w:rsid w:val="00B43A18"/>
    <w:rsid w:val="00B43BA8"/>
    <w:rsid w:val="00B43DDA"/>
    <w:rsid w:val="00B4476A"/>
    <w:rsid w:val="00B44A71"/>
    <w:rsid w:val="00B44BBB"/>
    <w:rsid w:val="00B44DBA"/>
    <w:rsid w:val="00B45F29"/>
    <w:rsid w:val="00B46EEC"/>
    <w:rsid w:val="00B4745A"/>
    <w:rsid w:val="00B47F27"/>
    <w:rsid w:val="00B50528"/>
    <w:rsid w:val="00B52530"/>
    <w:rsid w:val="00B52B2A"/>
    <w:rsid w:val="00B52ED2"/>
    <w:rsid w:val="00B52F76"/>
    <w:rsid w:val="00B53063"/>
    <w:rsid w:val="00B53578"/>
    <w:rsid w:val="00B55B29"/>
    <w:rsid w:val="00B565F4"/>
    <w:rsid w:val="00B56B75"/>
    <w:rsid w:val="00B56BBA"/>
    <w:rsid w:val="00B56E42"/>
    <w:rsid w:val="00B57903"/>
    <w:rsid w:val="00B603CF"/>
    <w:rsid w:val="00B603DE"/>
    <w:rsid w:val="00B60742"/>
    <w:rsid w:val="00B60C48"/>
    <w:rsid w:val="00B61E84"/>
    <w:rsid w:val="00B6298B"/>
    <w:rsid w:val="00B62CC9"/>
    <w:rsid w:val="00B62E82"/>
    <w:rsid w:val="00B63EAF"/>
    <w:rsid w:val="00B6413E"/>
    <w:rsid w:val="00B6447F"/>
    <w:rsid w:val="00B64E0D"/>
    <w:rsid w:val="00B65775"/>
    <w:rsid w:val="00B6653E"/>
    <w:rsid w:val="00B668D0"/>
    <w:rsid w:val="00B66C5D"/>
    <w:rsid w:val="00B66C76"/>
    <w:rsid w:val="00B66CC4"/>
    <w:rsid w:val="00B67A0F"/>
    <w:rsid w:val="00B67EAC"/>
    <w:rsid w:val="00B70039"/>
    <w:rsid w:val="00B704C8"/>
    <w:rsid w:val="00B7078C"/>
    <w:rsid w:val="00B717AC"/>
    <w:rsid w:val="00B718B3"/>
    <w:rsid w:val="00B72083"/>
    <w:rsid w:val="00B727D7"/>
    <w:rsid w:val="00B72EFD"/>
    <w:rsid w:val="00B73EA3"/>
    <w:rsid w:val="00B7460A"/>
    <w:rsid w:val="00B74D09"/>
    <w:rsid w:val="00B75A2F"/>
    <w:rsid w:val="00B75BF2"/>
    <w:rsid w:val="00B761E6"/>
    <w:rsid w:val="00B76247"/>
    <w:rsid w:val="00B76462"/>
    <w:rsid w:val="00B76E7E"/>
    <w:rsid w:val="00B76EE8"/>
    <w:rsid w:val="00B77073"/>
    <w:rsid w:val="00B77C94"/>
    <w:rsid w:val="00B77DE7"/>
    <w:rsid w:val="00B80DEC"/>
    <w:rsid w:val="00B80F29"/>
    <w:rsid w:val="00B80FB0"/>
    <w:rsid w:val="00B812DD"/>
    <w:rsid w:val="00B817A4"/>
    <w:rsid w:val="00B81C4D"/>
    <w:rsid w:val="00B82248"/>
    <w:rsid w:val="00B822CA"/>
    <w:rsid w:val="00B82586"/>
    <w:rsid w:val="00B825D8"/>
    <w:rsid w:val="00B82629"/>
    <w:rsid w:val="00B828F6"/>
    <w:rsid w:val="00B82A2B"/>
    <w:rsid w:val="00B82DF3"/>
    <w:rsid w:val="00B83AEC"/>
    <w:rsid w:val="00B84013"/>
    <w:rsid w:val="00B84CB9"/>
    <w:rsid w:val="00B84DEE"/>
    <w:rsid w:val="00B86139"/>
    <w:rsid w:val="00B8615B"/>
    <w:rsid w:val="00B8737D"/>
    <w:rsid w:val="00B873A2"/>
    <w:rsid w:val="00B877A4"/>
    <w:rsid w:val="00B901B3"/>
    <w:rsid w:val="00B910D0"/>
    <w:rsid w:val="00B91127"/>
    <w:rsid w:val="00B9190D"/>
    <w:rsid w:val="00B9233B"/>
    <w:rsid w:val="00B92C43"/>
    <w:rsid w:val="00B937C7"/>
    <w:rsid w:val="00B93E05"/>
    <w:rsid w:val="00B94A7D"/>
    <w:rsid w:val="00B94CD2"/>
    <w:rsid w:val="00B94F4B"/>
    <w:rsid w:val="00B950F6"/>
    <w:rsid w:val="00B95396"/>
    <w:rsid w:val="00B96022"/>
    <w:rsid w:val="00B96CDA"/>
    <w:rsid w:val="00B97482"/>
    <w:rsid w:val="00B974C9"/>
    <w:rsid w:val="00B97895"/>
    <w:rsid w:val="00B97F25"/>
    <w:rsid w:val="00BA0247"/>
    <w:rsid w:val="00BA060D"/>
    <w:rsid w:val="00BA0617"/>
    <w:rsid w:val="00BA061C"/>
    <w:rsid w:val="00BA1896"/>
    <w:rsid w:val="00BA1C74"/>
    <w:rsid w:val="00BA36F4"/>
    <w:rsid w:val="00BA3C68"/>
    <w:rsid w:val="00BA3D6D"/>
    <w:rsid w:val="00BA43AC"/>
    <w:rsid w:val="00BA467C"/>
    <w:rsid w:val="00BA46B9"/>
    <w:rsid w:val="00BA49CB"/>
    <w:rsid w:val="00BA4A1C"/>
    <w:rsid w:val="00BA4BEF"/>
    <w:rsid w:val="00BA541E"/>
    <w:rsid w:val="00BA5857"/>
    <w:rsid w:val="00BA585F"/>
    <w:rsid w:val="00BA6272"/>
    <w:rsid w:val="00BA6522"/>
    <w:rsid w:val="00BA653B"/>
    <w:rsid w:val="00BA66AD"/>
    <w:rsid w:val="00BA68F7"/>
    <w:rsid w:val="00BA6E49"/>
    <w:rsid w:val="00BA6EC6"/>
    <w:rsid w:val="00BA6F73"/>
    <w:rsid w:val="00BA771F"/>
    <w:rsid w:val="00BB0066"/>
    <w:rsid w:val="00BB1921"/>
    <w:rsid w:val="00BB19C3"/>
    <w:rsid w:val="00BB1CCD"/>
    <w:rsid w:val="00BB1DD4"/>
    <w:rsid w:val="00BB1FC9"/>
    <w:rsid w:val="00BB1FE1"/>
    <w:rsid w:val="00BB227E"/>
    <w:rsid w:val="00BB2BB3"/>
    <w:rsid w:val="00BB31AB"/>
    <w:rsid w:val="00BB4A87"/>
    <w:rsid w:val="00BB4BAD"/>
    <w:rsid w:val="00BB4C84"/>
    <w:rsid w:val="00BB4DA1"/>
    <w:rsid w:val="00BB4F92"/>
    <w:rsid w:val="00BB55BA"/>
    <w:rsid w:val="00BB5636"/>
    <w:rsid w:val="00BB683A"/>
    <w:rsid w:val="00BB7159"/>
    <w:rsid w:val="00BB735B"/>
    <w:rsid w:val="00BB7684"/>
    <w:rsid w:val="00BC0624"/>
    <w:rsid w:val="00BC094A"/>
    <w:rsid w:val="00BC0A7C"/>
    <w:rsid w:val="00BC0E26"/>
    <w:rsid w:val="00BC1134"/>
    <w:rsid w:val="00BC1AC8"/>
    <w:rsid w:val="00BC407A"/>
    <w:rsid w:val="00BC4A84"/>
    <w:rsid w:val="00BC4C07"/>
    <w:rsid w:val="00BC58C9"/>
    <w:rsid w:val="00BC5E1C"/>
    <w:rsid w:val="00BC61F3"/>
    <w:rsid w:val="00BC695A"/>
    <w:rsid w:val="00BC6DCF"/>
    <w:rsid w:val="00BC7453"/>
    <w:rsid w:val="00BC7958"/>
    <w:rsid w:val="00BC7E8B"/>
    <w:rsid w:val="00BD0AD7"/>
    <w:rsid w:val="00BD0D98"/>
    <w:rsid w:val="00BD1565"/>
    <w:rsid w:val="00BD23E1"/>
    <w:rsid w:val="00BD2702"/>
    <w:rsid w:val="00BD316B"/>
    <w:rsid w:val="00BD31CD"/>
    <w:rsid w:val="00BD3A8B"/>
    <w:rsid w:val="00BD424E"/>
    <w:rsid w:val="00BD4B8B"/>
    <w:rsid w:val="00BD4D84"/>
    <w:rsid w:val="00BD4DB1"/>
    <w:rsid w:val="00BD5588"/>
    <w:rsid w:val="00BD6136"/>
    <w:rsid w:val="00BD6B99"/>
    <w:rsid w:val="00BD7564"/>
    <w:rsid w:val="00BD76F6"/>
    <w:rsid w:val="00BD78EC"/>
    <w:rsid w:val="00BD7B77"/>
    <w:rsid w:val="00BE0771"/>
    <w:rsid w:val="00BE10A2"/>
    <w:rsid w:val="00BE1898"/>
    <w:rsid w:val="00BE1C59"/>
    <w:rsid w:val="00BE278F"/>
    <w:rsid w:val="00BE2F32"/>
    <w:rsid w:val="00BE371F"/>
    <w:rsid w:val="00BE37B2"/>
    <w:rsid w:val="00BE3804"/>
    <w:rsid w:val="00BE4A48"/>
    <w:rsid w:val="00BE51DB"/>
    <w:rsid w:val="00BE55CF"/>
    <w:rsid w:val="00BE5982"/>
    <w:rsid w:val="00BE791D"/>
    <w:rsid w:val="00BF00ED"/>
    <w:rsid w:val="00BF262B"/>
    <w:rsid w:val="00BF3D94"/>
    <w:rsid w:val="00BF4148"/>
    <w:rsid w:val="00BF4809"/>
    <w:rsid w:val="00BF4D2B"/>
    <w:rsid w:val="00BF50E2"/>
    <w:rsid w:val="00BF611B"/>
    <w:rsid w:val="00BF630E"/>
    <w:rsid w:val="00BF6639"/>
    <w:rsid w:val="00BF6C2D"/>
    <w:rsid w:val="00BF6D73"/>
    <w:rsid w:val="00BF77E8"/>
    <w:rsid w:val="00BF7958"/>
    <w:rsid w:val="00BF79DB"/>
    <w:rsid w:val="00BF79F6"/>
    <w:rsid w:val="00BF7EAD"/>
    <w:rsid w:val="00C0021C"/>
    <w:rsid w:val="00C00315"/>
    <w:rsid w:val="00C012AE"/>
    <w:rsid w:val="00C02344"/>
    <w:rsid w:val="00C027AD"/>
    <w:rsid w:val="00C02AD9"/>
    <w:rsid w:val="00C03264"/>
    <w:rsid w:val="00C03432"/>
    <w:rsid w:val="00C0354D"/>
    <w:rsid w:val="00C039CC"/>
    <w:rsid w:val="00C043A1"/>
    <w:rsid w:val="00C04AD8"/>
    <w:rsid w:val="00C055D0"/>
    <w:rsid w:val="00C05946"/>
    <w:rsid w:val="00C05CF3"/>
    <w:rsid w:val="00C06450"/>
    <w:rsid w:val="00C06ADE"/>
    <w:rsid w:val="00C07400"/>
    <w:rsid w:val="00C075D1"/>
    <w:rsid w:val="00C07AD9"/>
    <w:rsid w:val="00C1011E"/>
    <w:rsid w:val="00C1014C"/>
    <w:rsid w:val="00C10CBD"/>
    <w:rsid w:val="00C10EB1"/>
    <w:rsid w:val="00C11248"/>
    <w:rsid w:val="00C11386"/>
    <w:rsid w:val="00C11B9C"/>
    <w:rsid w:val="00C120BF"/>
    <w:rsid w:val="00C12A06"/>
    <w:rsid w:val="00C131FD"/>
    <w:rsid w:val="00C134F6"/>
    <w:rsid w:val="00C13577"/>
    <w:rsid w:val="00C14E11"/>
    <w:rsid w:val="00C1537D"/>
    <w:rsid w:val="00C15746"/>
    <w:rsid w:val="00C16053"/>
    <w:rsid w:val="00C16771"/>
    <w:rsid w:val="00C16C8F"/>
    <w:rsid w:val="00C16CF2"/>
    <w:rsid w:val="00C1707E"/>
    <w:rsid w:val="00C170F9"/>
    <w:rsid w:val="00C172AA"/>
    <w:rsid w:val="00C175CA"/>
    <w:rsid w:val="00C1767F"/>
    <w:rsid w:val="00C17697"/>
    <w:rsid w:val="00C2205B"/>
    <w:rsid w:val="00C2255A"/>
    <w:rsid w:val="00C2273B"/>
    <w:rsid w:val="00C22807"/>
    <w:rsid w:val="00C22990"/>
    <w:rsid w:val="00C229DC"/>
    <w:rsid w:val="00C230A9"/>
    <w:rsid w:val="00C24134"/>
    <w:rsid w:val="00C24557"/>
    <w:rsid w:val="00C246B6"/>
    <w:rsid w:val="00C249AC"/>
    <w:rsid w:val="00C2652E"/>
    <w:rsid w:val="00C2661E"/>
    <w:rsid w:val="00C2685E"/>
    <w:rsid w:val="00C27740"/>
    <w:rsid w:val="00C2789D"/>
    <w:rsid w:val="00C27ECA"/>
    <w:rsid w:val="00C30427"/>
    <w:rsid w:val="00C30694"/>
    <w:rsid w:val="00C30CA3"/>
    <w:rsid w:val="00C31218"/>
    <w:rsid w:val="00C3143A"/>
    <w:rsid w:val="00C3143E"/>
    <w:rsid w:val="00C314E7"/>
    <w:rsid w:val="00C31B13"/>
    <w:rsid w:val="00C323CB"/>
    <w:rsid w:val="00C324EF"/>
    <w:rsid w:val="00C32777"/>
    <w:rsid w:val="00C327B4"/>
    <w:rsid w:val="00C33361"/>
    <w:rsid w:val="00C3399B"/>
    <w:rsid w:val="00C34E2D"/>
    <w:rsid w:val="00C3598C"/>
    <w:rsid w:val="00C36067"/>
    <w:rsid w:val="00C3647F"/>
    <w:rsid w:val="00C36764"/>
    <w:rsid w:val="00C3697D"/>
    <w:rsid w:val="00C36EFE"/>
    <w:rsid w:val="00C406B5"/>
    <w:rsid w:val="00C40A09"/>
    <w:rsid w:val="00C40D46"/>
    <w:rsid w:val="00C4189B"/>
    <w:rsid w:val="00C42E98"/>
    <w:rsid w:val="00C43322"/>
    <w:rsid w:val="00C433CB"/>
    <w:rsid w:val="00C43892"/>
    <w:rsid w:val="00C43EF0"/>
    <w:rsid w:val="00C43F50"/>
    <w:rsid w:val="00C45072"/>
    <w:rsid w:val="00C457F1"/>
    <w:rsid w:val="00C461D3"/>
    <w:rsid w:val="00C464D9"/>
    <w:rsid w:val="00C4671D"/>
    <w:rsid w:val="00C468BD"/>
    <w:rsid w:val="00C46EBB"/>
    <w:rsid w:val="00C47578"/>
    <w:rsid w:val="00C51A4D"/>
    <w:rsid w:val="00C5299A"/>
    <w:rsid w:val="00C52C04"/>
    <w:rsid w:val="00C53B27"/>
    <w:rsid w:val="00C53F2D"/>
    <w:rsid w:val="00C53F5A"/>
    <w:rsid w:val="00C5425C"/>
    <w:rsid w:val="00C54F68"/>
    <w:rsid w:val="00C553D6"/>
    <w:rsid w:val="00C55A08"/>
    <w:rsid w:val="00C55F88"/>
    <w:rsid w:val="00C5696A"/>
    <w:rsid w:val="00C56A28"/>
    <w:rsid w:val="00C56BBF"/>
    <w:rsid w:val="00C5726E"/>
    <w:rsid w:val="00C578C7"/>
    <w:rsid w:val="00C57AD2"/>
    <w:rsid w:val="00C600D8"/>
    <w:rsid w:val="00C6022F"/>
    <w:rsid w:val="00C60466"/>
    <w:rsid w:val="00C61292"/>
    <w:rsid w:val="00C618DA"/>
    <w:rsid w:val="00C61E1A"/>
    <w:rsid w:val="00C628D0"/>
    <w:rsid w:val="00C6290D"/>
    <w:rsid w:val="00C62A6B"/>
    <w:rsid w:val="00C639EC"/>
    <w:rsid w:val="00C63A10"/>
    <w:rsid w:val="00C65359"/>
    <w:rsid w:val="00C65882"/>
    <w:rsid w:val="00C659B1"/>
    <w:rsid w:val="00C65BF7"/>
    <w:rsid w:val="00C65C45"/>
    <w:rsid w:val="00C66ECE"/>
    <w:rsid w:val="00C67324"/>
    <w:rsid w:val="00C6741B"/>
    <w:rsid w:val="00C67AD9"/>
    <w:rsid w:val="00C67BE8"/>
    <w:rsid w:val="00C67EF0"/>
    <w:rsid w:val="00C7178A"/>
    <w:rsid w:val="00C71D53"/>
    <w:rsid w:val="00C72119"/>
    <w:rsid w:val="00C728F8"/>
    <w:rsid w:val="00C73475"/>
    <w:rsid w:val="00C74162"/>
    <w:rsid w:val="00C7463E"/>
    <w:rsid w:val="00C74FEA"/>
    <w:rsid w:val="00C75991"/>
    <w:rsid w:val="00C7627D"/>
    <w:rsid w:val="00C7698B"/>
    <w:rsid w:val="00C76E66"/>
    <w:rsid w:val="00C76FC1"/>
    <w:rsid w:val="00C7709D"/>
    <w:rsid w:val="00C77AF1"/>
    <w:rsid w:val="00C8037E"/>
    <w:rsid w:val="00C80A9A"/>
    <w:rsid w:val="00C80DC1"/>
    <w:rsid w:val="00C8291D"/>
    <w:rsid w:val="00C82A41"/>
    <w:rsid w:val="00C82CC4"/>
    <w:rsid w:val="00C83B1C"/>
    <w:rsid w:val="00C83E12"/>
    <w:rsid w:val="00C84E55"/>
    <w:rsid w:val="00C8513C"/>
    <w:rsid w:val="00C859B2"/>
    <w:rsid w:val="00C8602D"/>
    <w:rsid w:val="00C861DD"/>
    <w:rsid w:val="00C86FAF"/>
    <w:rsid w:val="00C874E2"/>
    <w:rsid w:val="00C876E4"/>
    <w:rsid w:val="00C9006B"/>
    <w:rsid w:val="00C904E6"/>
    <w:rsid w:val="00C9109A"/>
    <w:rsid w:val="00C9353E"/>
    <w:rsid w:val="00C936A7"/>
    <w:rsid w:val="00C94268"/>
    <w:rsid w:val="00C94582"/>
    <w:rsid w:val="00C954F3"/>
    <w:rsid w:val="00C9554D"/>
    <w:rsid w:val="00C95862"/>
    <w:rsid w:val="00C959AF"/>
    <w:rsid w:val="00CA0230"/>
    <w:rsid w:val="00CA049B"/>
    <w:rsid w:val="00CA099F"/>
    <w:rsid w:val="00CA10FA"/>
    <w:rsid w:val="00CA1FD3"/>
    <w:rsid w:val="00CA1FFA"/>
    <w:rsid w:val="00CA20E8"/>
    <w:rsid w:val="00CA24CE"/>
    <w:rsid w:val="00CA29FD"/>
    <w:rsid w:val="00CA3376"/>
    <w:rsid w:val="00CA368A"/>
    <w:rsid w:val="00CA3C26"/>
    <w:rsid w:val="00CA606D"/>
    <w:rsid w:val="00CA6876"/>
    <w:rsid w:val="00CA6A99"/>
    <w:rsid w:val="00CA6C55"/>
    <w:rsid w:val="00CB0827"/>
    <w:rsid w:val="00CB10CE"/>
    <w:rsid w:val="00CB1FB2"/>
    <w:rsid w:val="00CB2A03"/>
    <w:rsid w:val="00CB31D5"/>
    <w:rsid w:val="00CB3FDE"/>
    <w:rsid w:val="00CB414C"/>
    <w:rsid w:val="00CB43C4"/>
    <w:rsid w:val="00CB44A6"/>
    <w:rsid w:val="00CB4A5B"/>
    <w:rsid w:val="00CB4D34"/>
    <w:rsid w:val="00CB4DDB"/>
    <w:rsid w:val="00CB5053"/>
    <w:rsid w:val="00CB5111"/>
    <w:rsid w:val="00CB523C"/>
    <w:rsid w:val="00CB55C9"/>
    <w:rsid w:val="00CB64A8"/>
    <w:rsid w:val="00CB6A8D"/>
    <w:rsid w:val="00CB6AA3"/>
    <w:rsid w:val="00CB6B7E"/>
    <w:rsid w:val="00CB6FFB"/>
    <w:rsid w:val="00CB7CCC"/>
    <w:rsid w:val="00CC053B"/>
    <w:rsid w:val="00CC063F"/>
    <w:rsid w:val="00CC07C8"/>
    <w:rsid w:val="00CC1A10"/>
    <w:rsid w:val="00CC24FC"/>
    <w:rsid w:val="00CC25B9"/>
    <w:rsid w:val="00CC2A63"/>
    <w:rsid w:val="00CC2DE0"/>
    <w:rsid w:val="00CC31C0"/>
    <w:rsid w:val="00CC345F"/>
    <w:rsid w:val="00CC3700"/>
    <w:rsid w:val="00CC3982"/>
    <w:rsid w:val="00CC4AE9"/>
    <w:rsid w:val="00CC5179"/>
    <w:rsid w:val="00CC59CE"/>
    <w:rsid w:val="00CC5F30"/>
    <w:rsid w:val="00CC6902"/>
    <w:rsid w:val="00CC6B55"/>
    <w:rsid w:val="00CC6DF7"/>
    <w:rsid w:val="00CC7422"/>
    <w:rsid w:val="00CC75DE"/>
    <w:rsid w:val="00CC764B"/>
    <w:rsid w:val="00CC77F0"/>
    <w:rsid w:val="00CC7E5A"/>
    <w:rsid w:val="00CC7EEC"/>
    <w:rsid w:val="00CD0002"/>
    <w:rsid w:val="00CD0133"/>
    <w:rsid w:val="00CD03F7"/>
    <w:rsid w:val="00CD04D7"/>
    <w:rsid w:val="00CD1C6D"/>
    <w:rsid w:val="00CD1FAF"/>
    <w:rsid w:val="00CD244F"/>
    <w:rsid w:val="00CD264C"/>
    <w:rsid w:val="00CD2B48"/>
    <w:rsid w:val="00CD35CE"/>
    <w:rsid w:val="00CD3B3F"/>
    <w:rsid w:val="00CD3CA4"/>
    <w:rsid w:val="00CD3DB0"/>
    <w:rsid w:val="00CD3F80"/>
    <w:rsid w:val="00CD41A1"/>
    <w:rsid w:val="00CD5E38"/>
    <w:rsid w:val="00CD6515"/>
    <w:rsid w:val="00CD6CB0"/>
    <w:rsid w:val="00CD70A5"/>
    <w:rsid w:val="00CD78E3"/>
    <w:rsid w:val="00CE0749"/>
    <w:rsid w:val="00CE0C80"/>
    <w:rsid w:val="00CE120C"/>
    <w:rsid w:val="00CE1C93"/>
    <w:rsid w:val="00CE285D"/>
    <w:rsid w:val="00CE2EAA"/>
    <w:rsid w:val="00CE34FE"/>
    <w:rsid w:val="00CE383A"/>
    <w:rsid w:val="00CE3892"/>
    <w:rsid w:val="00CE39FD"/>
    <w:rsid w:val="00CE3B71"/>
    <w:rsid w:val="00CE428F"/>
    <w:rsid w:val="00CE48BC"/>
    <w:rsid w:val="00CE49CD"/>
    <w:rsid w:val="00CE5C83"/>
    <w:rsid w:val="00CE62A0"/>
    <w:rsid w:val="00CE6313"/>
    <w:rsid w:val="00CE6DE3"/>
    <w:rsid w:val="00CE6EF9"/>
    <w:rsid w:val="00CE7142"/>
    <w:rsid w:val="00CE7209"/>
    <w:rsid w:val="00CE79BA"/>
    <w:rsid w:val="00CE7D66"/>
    <w:rsid w:val="00CE7DAA"/>
    <w:rsid w:val="00CE7DB4"/>
    <w:rsid w:val="00CF193D"/>
    <w:rsid w:val="00CF2459"/>
    <w:rsid w:val="00CF2525"/>
    <w:rsid w:val="00CF256D"/>
    <w:rsid w:val="00CF37C5"/>
    <w:rsid w:val="00CF414E"/>
    <w:rsid w:val="00CF4757"/>
    <w:rsid w:val="00CF47AA"/>
    <w:rsid w:val="00CF7D0F"/>
    <w:rsid w:val="00D005D1"/>
    <w:rsid w:val="00D00712"/>
    <w:rsid w:val="00D009EB"/>
    <w:rsid w:val="00D00EFB"/>
    <w:rsid w:val="00D01AC8"/>
    <w:rsid w:val="00D02D66"/>
    <w:rsid w:val="00D02DB8"/>
    <w:rsid w:val="00D03170"/>
    <w:rsid w:val="00D03470"/>
    <w:rsid w:val="00D0361B"/>
    <w:rsid w:val="00D03A9B"/>
    <w:rsid w:val="00D03C42"/>
    <w:rsid w:val="00D04062"/>
    <w:rsid w:val="00D04118"/>
    <w:rsid w:val="00D04182"/>
    <w:rsid w:val="00D0587E"/>
    <w:rsid w:val="00D05B63"/>
    <w:rsid w:val="00D062AA"/>
    <w:rsid w:val="00D0719B"/>
    <w:rsid w:val="00D07B39"/>
    <w:rsid w:val="00D1014B"/>
    <w:rsid w:val="00D102D7"/>
    <w:rsid w:val="00D10850"/>
    <w:rsid w:val="00D10C61"/>
    <w:rsid w:val="00D10FD8"/>
    <w:rsid w:val="00D11C11"/>
    <w:rsid w:val="00D12566"/>
    <w:rsid w:val="00D125EA"/>
    <w:rsid w:val="00D12653"/>
    <w:rsid w:val="00D129A8"/>
    <w:rsid w:val="00D12CD1"/>
    <w:rsid w:val="00D12DAD"/>
    <w:rsid w:val="00D13282"/>
    <w:rsid w:val="00D1420E"/>
    <w:rsid w:val="00D14537"/>
    <w:rsid w:val="00D145C2"/>
    <w:rsid w:val="00D145E2"/>
    <w:rsid w:val="00D145EC"/>
    <w:rsid w:val="00D15119"/>
    <w:rsid w:val="00D1555C"/>
    <w:rsid w:val="00D15653"/>
    <w:rsid w:val="00D157C7"/>
    <w:rsid w:val="00D16517"/>
    <w:rsid w:val="00D1754D"/>
    <w:rsid w:val="00D1769E"/>
    <w:rsid w:val="00D17BF3"/>
    <w:rsid w:val="00D17D23"/>
    <w:rsid w:val="00D2203B"/>
    <w:rsid w:val="00D237C9"/>
    <w:rsid w:val="00D2422F"/>
    <w:rsid w:val="00D2454C"/>
    <w:rsid w:val="00D2475C"/>
    <w:rsid w:val="00D24E5A"/>
    <w:rsid w:val="00D2502C"/>
    <w:rsid w:val="00D2523A"/>
    <w:rsid w:val="00D25AF9"/>
    <w:rsid w:val="00D262EF"/>
    <w:rsid w:val="00D271F1"/>
    <w:rsid w:val="00D272BE"/>
    <w:rsid w:val="00D27408"/>
    <w:rsid w:val="00D27532"/>
    <w:rsid w:val="00D2779E"/>
    <w:rsid w:val="00D27E39"/>
    <w:rsid w:val="00D27F56"/>
    <w:rsid w:val="00D3050B"/>
    <w:rsid w:val="00D308B1"/>
    <w:rsid w:val="00D309D2"/>
    <w:rsid w:val="00D31BE2"/>
    <w:rsid w:val="00D32DCE"/>
    <w:rsid w:val="00D33620"/>
    <w:rsid w:val="00D33669"/>
    <w:rsid w:val="00D3377B"/>
    <w:rsid w:val="00D33BFC"/>
    <w:rsid w:val="00D344A4"/>
    <w:rsid w:val="00D34CDC"/>
    <w:rsid w:val="00D350E2"/>
    <w:rsid w:val="00D35397"/>
    <w:rsid w:val="00D3625F"/>
    <w:rsid w:val="00D369CB"/>
    <w:rsid w:val="00D36C0F"/>
    <w:rsid w:val="00D36C25"/>
    <w:rsid w:val="00D36C62"/>
    <w:rsid w:val="00D36CF5"/>
    <w:rsid w:val="00D375DD"/>
    <w:rsid w:val="00D37FCC"/>
    <w:rsid w:val="00D405EA"/>
    <w:rsid w:val="00D40704"/>
    <w:rsid w:val="00D413A9"/>
    <w:rsid w:val="00D41C02"/>
    <w:rsid w:val="00D424A8"/>
    <w:rsid w:val="00D43B8B"/>
    <w:rsid w:val="00D440C0"/>
    <w:rsid w:val="00D445AE"/>
    <w:rsid w:val="00D463FA"/>
    <w:rsid w:val="00D503A5"/>
    <w:rsid w:val="00D507CE"/>
    <w:rsid w:val="00D522D7"/>
    <w:rsid w:val="00D53790"/>
    <w:rsid w:val="00D53F5B"/>
    <w:rsid w:val="00D54782"/>
    <w:rsid w:val="00D549A9"/>
    <w:rsid w:val="00D54A54"/>
    <w:rsid w:val="00D558AC"/>
    <w:rsid w:val="00D55CED"/>
    <w:rsid w:val="00D56CCB"/>
    <w:rsid w:val="00D57053"/>
    <w:rsid w:val="00D5758E"/>
    <w:rsid w:val="00D57D5B"/>
    <w:rsid w:val="00D57FF7"/>
    <w:rsid w:val="00D6044C"/>
    <w:rsid w:val="00D60566"/>
    <w:rsid w:val="00D60DAA"/>
    <w:rsid w:val="00D6136E"/>
    <w:rsid w:val="00D613B4"/>
    <w:rsid w:val="00D61B0F"/>
    <w:rsid w:val="00D61EC5"/>
    <w:rsid w:val="00D62148"/>
    <w:rsid w:val="00D62488"/>
    <w:rsid w:val="00D626FF"/>
    <w:rsid w:val="00D62A49"/>
    <w:rsid w:val="00D62B15"/>
    <w:rsid w:val="00D640E7"/>
    <w:rsid w:val="00D64119"/>
    <w:rsid w:val="00D64614"/>
    <w:rsid w:val="00D649AE"/>
    <w:rsid w:val="00D6506B"/>
    <w:rsid w:val="00D65516"/>
    <w:rsid w:val="00D655C6"/>
    <w:rsid w:val="00D6597A"/>
    <w:rsid w:val="00D6616D"/>
    <w:rsid w:val="00D66340"/>
    <w:rsid w:val="00D66749"/>
    <w:rsid w:val="00D667BD"/>
    <w:rsid w:val="00D667CB"/>
    <w:rsid w:val="00D669F3"/>
    <w:rsid w:val="00D66B6D"/>
    <w:rsid w:val="00D673ED"/>
    <w:rsid w:val="00D70424"/>
    <w:rsid w:val="00D710C5"/>
    <w:rsid w:val="00D718F5"/>
    <w:rsid w:val="00D71D77"/>
    <w:rsid w:val="00D72B41"/>
    <w:rsid w:val="00D73B12"/>
    <w:rsid w:val="00D740A7"/>
    <w:rsid w:val="00D747CF"/>
    <w:rsid w:val="00D74D30"/>
    <w:rsid w:val="00D75132"/>
    <w:rsid w:val="00D751B3"/>
    <w:rsid w:val="00D757B5"/>
    <w:rsid w:val="00D75E0E"/>
    <w:rsid w:val="00D7655B"/>
    <w:rsid w:val="00D7670E"/>
    <w:rsid w:val="00D76BD2"/>
    <w:rsid w:val="00D76FD8"/>
    <w:rsid w:val="00D76FF5"/>
    <w:rsid w:val="00D771EB"/>
    <w:rsid w:val="00D80027"/>
    <w:rsid w:val="00D8139D"/>
    <w:rsid w:val="00D81FD1"/>
    <w:rsid w:val="00D82B6E"/>
    <w:rsid w:val="00D84208"/>
    <w:rsid w:val="00D851F8"/>
    <w:rsid w:val="00D85586"/>
    <w:rsid w:val="00D85E85"/>
    <w:rsid w:val="00D86348"/>
    <w:rsid w:val="00D90DD7"/>
    <w:rsid w:val="00D91771"/>
    <w:rsid w:val="00D91EF6"/>
    <w:rsid w:val="00D92786"/>
    <w:rsid w:val="00D92D7F"/>
    <w:rsid w:val="00D94462"/>
    <w:rsid w:val="00D94B51"/>
    <w:rsid w:val="00D950CC"/>
    <w:rsid w:val="00D9528E"/>
    <w:rsid w:val="00D956B9"/>
    <w:rsid w:val="00D967AB"/>
    <w:rsid w:val="00D96904"/>
    <w:rsid w:val="00D9704D"/>
    <w:rsid w:val="00D971B3"/>
    <w:rsid w:val="00D971D5"/>
    <w:rsid w:val="00D97BCA"/>
    <w:rsid w:val="00D97CBD"/>
    <w:rsid w:val="00DA02CC"/>
    <w:rsid w:val="00DA06E7"/>
    <w:rsid w:val="00DA0EA6"/>
    <w:rsid w:val="00DA1B72"/>
    <w:rsid w:val="00DA1FB8"/>
    <w:rsid w:val="00DA2B44"/>
    <w:rsid w:val="00DA2DB6"/>
    <w:rsid w:val="00DA35B8"/>
    <w:rsid w:val="00DA3B35"/>
    <w:rsid w:val="00DA3EE0"/>
    <w:rsid w:val="00DA4415"/>
    <w:rsid w:val="00DA4707"/>
    <w:rsid w:val="00DA51F4"/>
    <w:rsid w:val="00DA675F"/>
    <w:rsid w:val="00DA6F04"/>
    <w:rsid w:val="00DA77C3"/>
    <w:rsid w:val="00DA781E"/>
    <w:rsid w:val="00DB008C"/>
    <w:rsid w:val="00DB0647"/>
    <w:rsid w:val="00DB07AD"/>
    <w:rsid w:val="00DB0EBE"/>
    <w:rsid w:val="00DB0F15"/>
    <w:rsid w:val="00DB3704"/>
    <w:rsid w:val="00DB3C37"/>
    <w:rsid w:val="00DB440D"/>
    <w:rsid w:val="00DB46CA"/>
    <w:rsid w:val="00DB5C21"/>
    <w:rsid w:val="00DB5FC2"/>
    <w:rsid w:val="00DB6991"/>
    <w:rsid w:val="00DB7078"/>
    <w:rsid w:val="00DB7A26"/>
    <w:rsid w:val="00DC0104"/>
    <w:rsid w:val="00DC0891"/>
    <w:rsid w:val="00DC124F"/>
    <w:rsid w:val="00DC13B2"/>
    <w:rsid w:val="00DC143C"/>
    <w:rsid w:val="00DC1646"/>
    <w:rsid w:val="00DC19FF"/>
    <w:rsid w:val="00DC2267"/>
    <w:rsid w:val="00DC2A37"/>
    <w:rsid w:val="00DC2FE5"/>
    <w:rsid w:val="00DC46CB"/>
    <w:rsid w:val="00DC4D56"/>
    <w:rsid w:val="00DC4F3D"/>
    <w:rsid w:val="00DC6810"/>
    <w:rsid w:val="00DC69D1"/>
    <w:rsid w:val="00DD00CF"/>
    <w:rsid w:val="00DD03EF"/>
    <w:rsid w:val="00DD0D26"/>
    <w:rsid w:val="00DD13D6"/>
    <w:rsid w:val="00DD1AE8"/>
    <w:rsid w:val="00DD29CF"/>
    <w:rsid w:val="00DD3250"/>
    <w:rsid w:val="00DD3417"/>
    <w:rsid w:val="00DD3754"/>
    <w:rsid w:val="00DD3DC2"/>
    <w:rsid w:val="00DD494E"/>
    <w:rsid w:val="00DD4D1D"/>
    <w:rsid w:val="00DD51EA"/>
    <w:rsid w:val="00DD5B34"/>
    <w:rsid w:val="00DD5EB7"/>
    <w:rsid w:val="00DD646A"/>
    <w:rsid w:val="00DD6482"/>
    <w:rsid w:val="00DD6743"/>
    <w:rsid w:val="00DD6770"/>
    <w:rsid w:val="00DD7A19"/>
    <w:rsid w:val="00DE1FEC"/>
    <w:rsid w:val="00DE3BCD"/>
    <w:rsid w:val="00DE405F"/>
    <w:rsid w:val="00DE45DD"/>
    <w:rsid w:val="00DE59AD"/>
    <w:rsid w:val="00DE5BBE"/>
    <w:rsid w:val="00DE5C05"/>
    <w:rsid w:val="00DE6003"/>
    <w:rsid w:val="00DE665E"/>
    <w:rsid w:val="00DE6848"/>
    <w:rsid w:val="00DE791A"/>
    <w:rsid w:val="00DE7EC5"/>
    <w:rsid w:val="00DF02E1"/>
    <w:rsid w:val="00DF1052"/>
    <w:rsid w:val="00DF142C"/>
    <w:rsid w:val="00DF292B"/>
    <w:rsid w:val="00DF2AD6"/>
    <w:rsid w:val="00DF35DF"/>
    <w:rsid w:val="00DF3625"/>
    <w:rsid w:val="00DF3B72"/>
    <w:rsid w:val="00DF447E"/>
    <w:rsid w:val="00DF4D33"/>
    <w:rsid w:val="00DF52A6"/>
    <w:rsid w:val="00DF5509"/>
    <w:rsid w:val="00DF59AE"/>
    <w:rsid w:val="00DF5C34"/>
    <w:rsid w:val="00DF5E07"/>
    <w:rsid w:val="00DF62BA"/>
    <w:rsid w:val="00DF63CF"/>
    <w:rsid w:val="00DF6A62"/>
    <w:rsid w:val="00DF6B20"/>
    <w:rsid w:val="00DF7DA7"/>
    <w:rsid w:val="00E007CA"/>
    <w:rsid w:val="00E00B37"/>
    <w:rsid w:val="00E0108D"/>
    <w:rsid w:val="00E01284"/>
    <w:rsid w:val="00E013B1"/>
    <w:rsid w:val="00E020EC"/>
    <w:rsid w:val="00E03217"/>
    <w:rsid w:val="00E0400C"/>
    <w:rsid w:val="00E05AD8"/>
    <w:rsid w:val="00E06337"/>
    <w:rsid w:val="00E07B61"/>
    <w:rsid w:val="00E07D54"/>
    <w:rsid w:val="00E07E6E"/>
    <w:rsid w:val="00E10087"/>
    <w:rsid w:val="00E11A07"/>
    <w:rsid w:val="00E12B25"/>
    <w:rsid w:val="00E14332"/>
    <w:rsid w:val="00E15477"/>
    <w:rsid w:val="00E15E8C"/>
    <w:rsid w:val="00E16666"/>
    <w:rsid w:val="00E177E9"/>
    <w:rsid w:val="00E17C98"/>
    <w:rsid w:val="00E17CA6"/>
    <w:rsid w:val="00E200A0"/>
    <w:rsid w:val="00E2031D"/>
    <w:rsid w:val="00E20996"/>
    <w:rsid w:val="00E21275"/>
    <w:rsid w:val="00E21EF8"/>
    <w:rsid w:val="00E2297F"/>
    <w:rsid w:val="00E22C8D"/>
    <w:rsid w:val="00E231AD"/>
    <w:rsid w:val="00E238E9"/>
    <w:rsid w:val="00E256BB"/>
    <w:rsid w:val="00E2571A"/>
    <w:rsid w:val="00E2588F"/>
    <w:rsid w:val="00E25A79"/>
    <w:rsid w:val="00E25DC7"/>
    <w:rsid w:val="00E26380"/>
    <w:rsid w:val="00E26445"/>
    <w:rsid w:val="00E26A35"/>
    <w:rsid w:val="00E26DAA"/>
    <w:rsid w:val="00E27104"/>
    <w:rsid w:val="00E27691"/>
    <w:rsid w:val="00E304E9"/>
    <w:rsid w:val="00E30578"/>
    <w:rsid w:val="00E30B0F"/>
    <w:rsid w:val="00E30FBC"/>
    <w:rsid w:val="00E31087"/>
    <w:rsid w:val="00E31EC1"/>
    <w:rsid w:val="00E32388"/>
    <w:rsid w:val="00E32399"/>
    <w:rsid w:val="00E3280F"/>
    <w:rsid w:val="00E32860"/>
    <w:rsid w:val="00E32C20"/>
    <w:rsid w:val="00E32EA1"/>
    <w:rsid w:val="00E33AD8"/>
    <w:rsid w:val="00E33CF9"/>
    <w:rsid w:val="00E34527"/>
    <w:rsid w:val="00E3516E"/>
    <w:rsid w:val="00E35D82"/>
    <w:rsid w:val="00E36413"/>
    <w:rsid w:val="00E3663C"/>
    <w:rsid w:val="00E36E4F"/>
    <w:rsid w:val="00E3712B"/>
    <w:rsid w:val="00E374C4"/>
    <w:rsid w:val="00E37619"/>
    <w:rsid w:val="00E37E89"/>
    <w:rsid w:val="00E401EB"/>
    <w:rsid w:val="00E40413"/>
    <w:rsid w:val="00E41475"/>
    <w:rsid w:val="00E4292D"/>
    <w:rsid w:val="00E43354"/>
    <w:rsid w:val="00E44A5F"/>
    <w:rsid w:val="00E44C75"/>
    <w:rsid w:val="00E44D3F"/>
    <w:rsid w:val="00E451B7"/>
    <w:rsid w:val="00E456EC"/>
    <w:rsid w:val="00E466A4"/>
    <w:rsid w:val="00E4693A"/>
    <w:rsid w:val="00E47918"/>
    <w:rsid w:val="00E5056E"/>
    <w:rsid w:val="00E50CD2"/>
    <w:rsid w:val="00E5167A"/>
    <w:rsid w:val="00E517D0"/>
    <w:rsid w:val="00E51A01"/>
    <w:rsid w:val="00E520D6"/>
    <w:rsid w:val="00E52964"/>
    <w:rsid w:val="00E5621A"/>
    <w:rsid w:val="00E56982"/>
    <w:rsid w:val="00E56B56"/>
    <w:rsid w:val="00E57088"/>
    <w:rsid w:val="00E60675"/>
    <w:rsid w:val="00E60906"/>
    <w:rsid w:val="00E60B9C"/>
    <w:rsid w:val="00E60C47"/>
    <w:rsid w:val="00E611B6"/>
    <w:rsid w:val="00E61205"/>
    <w:rsid w:val="00E61B3B"/>
    <w:rsid w:val="00E61C68"/>
    <w:rsid w:val="00E61D93"/>
    <w:rsid w:val="00E62533"/>
    <w:rsid w:val="00E62F48"/>
    <w:rsid w:val="00E65158"/>
    <w:rsid w:val="00E66017"/>
    <w:rsid w:val="00E663D6"/>
    <w:rsid w:val="00E664DE"/>
    <w:rsid w:val="00E66B4C"/>
    <w:rsid w:val="00E6722F"/>
    <w:rsid w:val="00E70D47"/>
    <w:rsid w:val="00E70F87"/>
    <w:rsid w:val="00E7159E"/>
    <w:rsid w:val="00E719DD"/>
    <w:rsid w:val="00E72027"/>
    <w:rsid w:val="00E723AB"/>
    <w:rsid w:val="00E724F1"/>
    <w:rsid w:val="00E73315"/>
    <w:rsid w:val="00E73ABA"/>
    <w:rsid w:val="00E74240"/>
    <w:rsid w:val="00E74B7A"/>
    <w:rsid w:val="00E74C67"/>
    <w:rsid w:val="00E75051"/>
    <w:rsid w:val="00E76A90"/>
    <w:rsid w:val="00E774E6"/>
    <w:rsid w:val="00E779E9"/>
    <w:rsid w:val="00E779F6"/>
    <w:rsid w:val="00E805AE"/>
    <w:rsid w:val="00E80793"/>
    <w:rsid w:val="00E8101F"/>
    <w:rsid w:val="00E8252D"/>
    <w:rsid w:val="00E82671"/>
    <w:rsid w:val="00E82C82"/>
    <w:rsid w:val="00E8492E"/>
    <w:rsid w:val="00E849EE"/>
    <w:rsid w:val="00E84DCE"/>
    <w:rsid w:val="00E86A77"/>
    <w:rsid w:val="00E86CB5"/>
    <w:rsid w:val="00E87614"/>
    <w:rsid w:val="00E916B4"/>
    <w:rsid w:val="00E91841"/>
    <w:rsid w:val="00E92233"/>
    <w:rsid w:val="00E92E3E"/>
    <w:rsid w:val="00E92EFB"/>
    <w:rsid w:val="00E934B0"/>
    <w:rsid w:val="00E936C0"/>
    <w:rsid w:val="00E9373B"/>
    <w:rsid w:val="00E941AD"/>
    <w:rsid w:val="00E941F3"/>
    <w:rsid w:val="00E9503B"/>
    <w:rsid w:val="00E95B5F"/>
    <w:rsid w:val="00E96142"/>
    <w:rsid w:val="00E961CF"/>
    <w:rsid w:val="00E965E0"/>
    <w:rsid w:val="00E96DF6"/>
    <w:rsid w:val="00E97959"/>
    <w:rsid w:val="00EA05B8"/>
    <w:rsid w:val="00EA1A48"/>
    <w:rsid w:val="00EA2100"/>
    <w:rsid w:val="00EA24C6"/>
    <w:rsid w:val="00EA25A1"/>
    <w:rsid w:val="00EA29B3"/>
    <w:rsid w:val="00EA3470"/>
    <w:rsid w:val="00EA3EE0"/>
    <w:rsid w:val="00EA40AC"/>
    <w:rsid w:val="00EA57E3"/>
    <w:rsid w:val="00EA7837"/>
    <w:rsid w:val="00EB03EB"/>
    <w:rsid w:val="00EB1192"/>
    <w:rsid w:val="00EB2924"/>
    <w:rsid w:val="00EB30C4"/>
    <w:rsid w:val="00EB321B"/>
    <w:rsid w:val="00EB3285"/>
    <w:rsid w:val="00EB3996"/>
    <w:rsid w:val="00EB4BC7"/>
    <w:rsid w:val="00EB5673"/>
    <w:rsid w:val="00EB69A1"/>
    <w:rsid w:val="00EB748E"/>
    <w:rsid w:val="00EC0FA1"/>
    <w:rsid w:val="00EC14D8"/>
    <w:rsid w:val="00EC1D1C"/>
    <w:rsid w:val="00EC2895"/>
    <w:rsid w:val="00EC28F3"/>
    <w:rsid w:val="00EC29A7"/>
    <w:rsid w:val="00EC34F9"/>
    <w:rsid w:val="00EC4253"/>
    <w:rsid w:val="00EC4998"/>
    <w:rsid w:val="00EC5200"/>
    <w:rsid w:val="00EC57AC"/>
    <w:rsid w:val="00EC647C"/>
    <w:rsid w:val="00EC662B"/>
    <w:rsid w:val="00EC699F"/>
    <w:rsid w:val="00EC7750"/>
    <w:rsid w:val="00EC7BAC"/>
    <w:rsid w:val="00ED0103"/>
    <w:rsid w:val="00ED0479"/>
    <w:rsid w:val="00ED0696"/>
    <w:rsid w:val="00ED119C"/>
    <w:rsid w:val="00ED14A2"/>
    <w:rsid w:val="00ED2105"/>
    <w:rsid w:val="00ED2846"/>
    <w:rsid w:val="00ED2F97"/>
    <w:rsid w:val="00ED3264"/>
    <w:rsid w:val="00ED36F6"/>
    <w:rsid w:val="00ED3F31"/>
    <w:rsid w:val="00ED4675"/>
    <w:rsid w:val="00ED5C87"/>
    <w:rsid w:val="00ED7015"/>
    <w:rsid w:val="00EE0404"/>
    <w:rsid w:val="00EE0B2B"/>
    <w:rsid w:val="00EE1AA6"/>
    <w:rsid w:val="00EE1F48"/>
    <w:rsid w:val="00EE377A"/>
    <w:rsid w:val="00EE3F98"/>
    <w:rsid w:val="00EE507D"/>
    <w:rsid w:val="00EE586A"/>
    <w:rsid w:val="00EE628E"/>
    <w:rsid w:val="00EE75D7"/>
    <w:rsid w:val="00EE7F67"/>
    <w:rsid w:val="00EF1554"/>
    <w:rsid w:val="00EF326D"/>
    <w:rsid w:val="00EF3339"/>
    <w:rsid w:val="00EF3CA1"/>
    <w:rsid w:val="00EF4160"/>
    <w:rsid w:val="00EF5D17"/>
    <w:rsid w:val="00EF5F0B"/>
    <w:rsid w:val="00EF60C5"/>
    <w:rsid w:val="00EF641A"/>
    <w:rsid w:val="00EF65B8"/>
    <w:rsid w:val="00EF6634"/>
    <w:rsid w:val="00F0035F"/>
    <w:rsid w:val="00F0043F"/>
    <w:rsid w:val="00F0075A"/>
    <w:rsid w:val="00F014C5"/>
    <w:rsid w:val="00F01658"/>
    <w:rsid w:val="00F01CB5"/>
    <w:rsid w:val="00F02382"/>
    <w:rsid w:val="00F02B93"/>
    <w:rsid w:val="00F03937"/>
    <w:rsid w:val="00F03CC9"/>
    <w:rsid w:val="00F04003"/>
    <w:rsid w:val="00F0476C"/>
    <w:rsid w:val="00F049E8"/>
    <w:rsid w:val="00F0611E"/>
    <w:rsid w:val="00F061D5"/>
    <w:rsid w:val="00F06CA1"/>
    <w:rsid w:val="00F06EB7"/>
    <w:rsid w:val="00F07A59"/>
    <w:rsid w:val="00F07BCF"/>
    <w:rsid w:val="00F10A7F"/>
    <w:rsid w:val="00F10D3E"/>
    <w:rsid w:val="00F10FCA"/>
    <w:rsid w:val="00F119A4"/>
    <w:rsid w:val="00F11E00"/>
    <w:rsid w:val="00F12269"/>
    <w:rsid w:val="00F124EA"/>
    <w:rsid w:val="00F12F1F"/>
    <w:rsid w:val="00F13A9D"/>
    <w:rsid w:val="00F13CBB"/>
    <w:rsid w:val="00F13FDB"/>
    <w:rsid w:val="00F14F5D"/>
    <w:rsid w:val="00F151D5"/>
    <w:rsid w:val="00F155B3"/>
    <w:rsid w:val="00F16535"/>
    <w:rsid w:val="00F175EF"/>
    <w:rsid w:val="00F176C9"/>
    <w:rsid w:val="00F17DF3"/>
    <w:rsid w:val="00F20165"/>
    <w:rsid w:val="00F20ADE"/>
    <w:rsid w:val="00F21430"/>
    <w:rsid w:val="00F21578"/>
    <w:rsid w:val="00F22EB8"/>
    <w:rsid w:val="00F2377E"/>
    <w:rsid w:val="00F24905"/>
    <w:rsid w:val="00F24C9A"/>
    <w:rsid w:val="00F24E1B"/>
    <w:rsid w:val="00F24F4D"/>
    <w:rsid w:val="00F26D50"/>
    <w:rsid w:val="00F26D5F"/>
    <w:rsid w:val="00F26EF3"/>
    <w:rsid w:val="00F30C8E"/>
    <w:rsid w:val="00F31423"/>
    <w:rsid w:val="00F3203F"/>
    <w:rsid w:val="00F32068"/>
    <w:rsid w:val="00F3214D"/>
    <w:rsid w:val="00F32598"/>
    <w:rsid w:val="00F32A41"/>
    <w:rsid w:val="00F32A86"/>
    <w:rsid w:val="00F33362"/>
    <w:rsid w:val="00F33CE8"/>
    <w:rsid w:val="00F33FE8"/>
    <w:rsid w:val="00F367BD"/>
    <w:rsid w:val="00F36DE2"/>
    <w:rsid w:val="00F37024"/>
    <w:rsid w:val="00F371B5"/>
    <w:rsid w:val="00F37528"/>
    <w:rsid w:val="00F4004F"/>
    <w:rsid w:val="00F402FB"/>
    <w:rsid w:val="00F40BEB"/>
    <w:rsid w:val="00F411C6"/>
    <w:rsid w:val="00F41E30"/>
    <w:rsid w:val="00F4219B"/>
    <w:rsid w:val="00F43028"/>
    <w:rsid w:val="00F43252"/>
    <w:rsid w:val="00F43BF5"/>
    <w:rsid w:val="00F43C22"/>
    <w:rsid w:val="00F43D0E"/>
    <w:rsid w:val="00F44389"/>
    <w:rsid w:val="00F44667"/>
    <w:rsid w:val="00F4497D"/>
    <w:rsid w:val="00F457EC"/>
    <w:rsid w:val="00F45CB9"/>
    <w:rsid w:val="00F46363"/>
    <w:rsid w:val="00F4682E"/>
    <w:rsid w:val="00F47751"/>
    <w:rsid w:val="00F50582"/>
    <w:rsid w:val="00F50C04"/>
    <w:rsid w:val="00F51B8F"/>
    <w:rsid w:val="00F51FCD"/>
    <w:rsid w:val="00F52640"/>
    <w:rsid w:val="00F5282F"/>
    <w:rsid w:val="00F52A99"/>
    <w:rsid w:val="00F52F5F"/>
    <w:rsid w:val="00F53B1E"/>
    <w:rsid w:val="00F54689"/>
    <w:rsid w:val="00F550EB"/>
    <w:rsid w:val="00F56068"/>
    <w:rsid w:val="00F56C48"/>
    <w:rsid w:val="00F56D51"/>
    <w:rsid w:val="00F6055E"/>
    <w:rsid w:val="00F608DE"/>
    <w:rsid w:val="00F60A66"/>
    <w:rsid w:val="00F614C7"/>
    <w:rsid w:val="00F61FF9"/>
    <w:rsid w:val="00F629EF"/>
    <w:rsid w:val="00F632E3"/>
    <w:rsid w:val="00F63306"/>
    <w:rsid w:val="00F63BEE"/>
    <w:rsid w:val="00F64001"/>
    <w:rsid w:val="00F642CC"/>
    <w:rsid w:val="00F647FD"/>
    <w:rsid w:val="00F65747"/>
    <w:rsid w:val="00F6578D"/>
    <w:rsid w:val="00F65A88"/>
    <w:rsid w:val="00F660AD"/>
    <w:rsid w:val="00F66938"/>
    <w:rsid w:val="00F6727A"/>
    <w:rsid w:val="00F676DC"/>
    <w:rsid w:val="00F67724"/>
    <w:rsid w:val="00F678D9"/>
    <w:rsid w:val="00F706E4"/>
    <w:rsid w:val="00F70CAE"/>
    <w:rsid w:val="00F710D2"/>
    <w:rsid w:val="00F711C4"/>
    <w:rsid w:val="00F719EA"/>
    <w:rsid w:val="00F71D97"/>
    <w:rsid w:val="00F723F7"/>
    <w:rsid w:val="00F72967"/>
    <w:rsid w:val="00F733E8"/>
    <w:rsid w:val="00F74A5A"/>
    <w:rsid w:val="00F74BE3"/>
    <w:rsid w:val="00F74C76"/>
    <w:rsid w:val="00F74F5F"/>
    <w:rsid w:val="00F75037"/>
    <w:rsid w:val="00F75747"/>
    <w:rsid w:val="00F75DFC"/>
    <w:rsid w:val="00F76CBD"/>
    <w:rsid w:val="00F77597"/>
    <w:rsid w:val="00F77854"/>
    <w:rsid w:val="00F77CBB"/>
    <w:rsid w:val="00F77FF8"/>
    <w:rsid w:val="00F802FC"/>
    <w:rsid w:val="00F80B40"/>
    <w:rsid w:val="00F80D59"/>
    <w:rsid w:val="00F81563"/>
    <w:rsid w:val="00F817F6"/>
    <w:rsid w:val="00F81AD0"/>
    <w:rsid w:val="00F82180"/>
    <w:rsid w:val="00F8244C"/>
    <w:rsid w:val="00F8257A"/>
    <w:rsid w:val="00F8313C"/>
    <w:rsid w:val="00F83158"/>
    <w:rsid w:val="00F834D1"/>
    <w:rsid w:val="00F844ED"/>
    <w:rsid w:val="00F860B0"/>
    <w:rsid w:val="00F86511"/>
    <w:rsid w:val="00F867D6"/>
    <w:rsid w:val="00F874F4"/>
    <w:rsid w:val="00F87800"/>
    <w:rsid w:val="00F879A0"/>
    <w:rsid w:val="00F90ECA"/>
    <w:rsid w:val="00F9185C"/>
    <w:rsid w:val="00F91E2A"/>
    <w:rsid w:val="00F91E51"/>
    <w:rsid w:val="00F9299B"/>
    <w:rsid w:val="00F92E2A"/>
    <w:rsid w:val="00F936FF"/>
    <w:rsid w:val="00F947A6"/>
    <w:rsid w:val="00F94A0A"/>
    <w:rsid w:val="00F95608"/>
    <w:rsid w:val="00F9572A"/>
    <w:rsid w:val="00F95DDD"/>
    <w:rsid w:val="00F96013"/>
    <w:rsid w:val="00F97E52"/>
    <w:rsid w:val="00FA024D"/>
    <w:rsid w:val="00FA02B3"/>
    <w:rsid w:val="00FA04B1"/>
    <w:rsid w:val="00FA04E0"/>
    <w:rsid w:val="00FA165F"/>
    <w:rsid w:val="00FA1B9F"/>
    <w:rsid w:val="00FA2C67"/>
    <w:rsid w:val="00FA2FBC"/>
    <w:rsid w:val="00FA3356"/>
    <w:rsid w:val="00FA6035"/>
    <w:rsid w:val="00FA7910"/>
    <w:rsid w:val="00FA7A81"/>
    <w:rsid w:val="00FB0131"/>
    <w:rsid w:val="00FB0218"/>
    <w:rsid w:val="00FB036E"/>
    <w:rsid w:val="00FB1037"/>
    <w:rsid w:val="00FB1542"/>
    <w:rsid w:val="00FB22B3"/>
    <w:rsid w:val="00FB362D"/>
    <w:rsid w:val="00FB393D"/>
    <w:rsid w:val="00FB3A0D"/>
    <w:rsid w:val="00FB3D8A"/>
    <w:rsid w:val="00FB6A9F"/>
    <w:rsid w:val="00FB6AC3"/>
    <w:rsid w:val="00FB6E48"/>
    <w:rsid w:val="00FB707F"/>
    <w:rsid w:val="00FC00CE"/>
    <w:rsid w:val="00FC099C"/>
    <w:rsid w:val="00FC0C41"/>
    <w:rsid w:val="00FC0DB3"/>
    <w:rsid w:val="00FC140E"/>
    <w:rsid w:val="00FC20EE"/>
    <w:rsid w:val="00FC2BE1"/>
    <w:rsid w:val="00FC3279"/>
    <w:rsid w:val="00FC37A5"/>
    <w:rsid w:val="00FC3956"/>
    <w:rsid w:val="00FC4362"/>
    <w:rsid w:val="00FC49E6"/>
    <w:rsid w:val="00FC4ADC"/>
    <w:rsid w:val="00FC52A2"/>
    <w:rsid w:val="00FC5BBE"/>
    <w:rsid w:val="00FD19AD"/>
    <w:rsid w:val="00FD1A65"/>
    <w:rsid w:val="00FD1A82"/>
    <w:rsid w:val="00FD23E0"/>
    <w:rsid w:val="00FD2DAA"/>
    <w:rsid w:val="00FD44C8"/>
    <w:rsid w:val="00FD6279"/>
    <w:rsid w:val="00FD76D1"/>
    <w:rsid w:val="00FD7F2B"/>
    <w:rsid w:val="00FE01B2"/>
    <w:rsid w:val="00FE0A20"/>
    <w:rsid w:val="00FE0B37"/>
    <w:rsid w:val="00FE1258"/>
    <w:rsid w:val="00FE19C9"/>
    <w:rsid w:val="00FE2714"/>
    <w:rsid w:val="00FE2C86"/>
    <w:rsid w:val="00FE3245"/>
    <w:rsid w:val="00FE411F"/>
    <w:rsid w:val="00FE45E6"/>
    <w:rsid w:val="00FE4FFF"/>
    <w:rsid w:val="00FE5307"/>
    <w:rsid w:val="00FE56F3"/>
    <w:rsid w:val="00FE627F"/>
    <w:rsid w:val="00FE64C4"/>
    <w:rsid w:val="00FE6D19"/>
    <w:rsid w:val="00FE6FA3"/>
    <w:rsid w:val="00FE79F3"/>
    <w:rsid w:val="00FF089E"/>
    <w:rsid w:val="00FF21EC"/>
    <w:rsid w:val="00FF27D0"/>
    <w:rsid w:val="00FF2C7F"/>
    <w:rsid w:val="00FF3E70"/>
    <w:rsid w:val="00FF49A6"/>
    <w:rsid w:val="00FF4AA1"/>
    <w:rsid w:val="00FF4DDC"/>
    <w:rsid w:val="00FF4E7F"/>
    <w:rsid w:val="00FF5788"/>
    <w:rsid w:val="00FF59DF"/>
    <w:rsid w:val="00FF5B27"/>
    <w:rsid w:val="00FF5C72"/>
    <w:rsid w:val="00FF6146"/>
    <w:rsid w:val="00FF634B"/>
    <w:rsid w:val="00FF6ED2"/>
    <w:rsid w:val="00FF7AAF"/>
    <w:rsid w:val="00FF7F7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2CEAF33"/>
  <w15:docId w15:val="{F0FFD54A-F346-4108-AF5C-A25FBB255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pl-PL" w:eastAsia="pl-PL" w:bidi="ar-SA"/>
      </w:rPr>
    </w:rPrDefault>
    <w:pPrDefault>
      <w:pPr>
        <w:jc w:val="both"/>
      </w:pPr>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1" w:qFormat="1"/>
    <w:lsdException w:name="heading 3" w:locked="1" w:semiHidden="1" w:uiPriority="1" w:unhideWhenUsed="1" w:qFormat="1"/>
    <w:lsdException w:name="heading 4" w:locked="1" w:semiHidden="1" w:uiPriority="1" w:unhideWhenUsed="1" w:qFormat="1"/>
    <w:lsdException w:name="heading 5" w:locked="1" w:semiHidden="1" w:uiPriority="1" w:unhideWhenUsed="1" w:qFormat="1"/>
    <w:lsdException w:name="heading 6" w:locked="1" w:semiHidden="1" w:uiPriority="1" w:unhideWhenUsed="1" w:qFormat="1"/>
    <w:lsdException w:name="heading 7" w:locked="1" w:semiHidden="1" w:uiPriority="1" w:unhideWhenUsed="1" w:qFormat="1"/>
    <w:lsdException w:name="heading 8" w:locked="1" w:semiHidden="1" w:uiPriority="1" w:unhideWhenUsed="1" w:qFormat="1"/>
    <w:lsdException w:name="heading 9" w:locked="1"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647C"/>
    <w:pPr>
      <w:spacing w:line="276" w:lineRule="auto"/>
    </w:pPr>
    <w:rPr>
      <w:rFonts w:eastAsiaTheme="minorHAnsi"/>
      <w:szCs w:val="20"/>
      <w:lang w:eastAsia="en-US"/>
    </w:rPr>
  </w:style>
  <w:style w:type="paragraph" w:styleId="Nagwek1">
    <w:name w:val="heading 1"/>
    <w:basedOn w:val="Normalny"/>
    <w:next w:val="Normalny"/>
    <w:link w:val="Nagwek1Znak"/>
    <w:uiPriority w:val="1"/>
    <w:unhideWhenUsed/>
    <w:qFormat/>
    <w:rsid w:val="0013647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1"/>
    <w:unhideWhenUsed/>
    <w:qFormat/>
    <w:rsid w:val="0013647C"/>
    <w:pPr>
      <w:spacing w:before="100" w:beforeAutospacing="1"/>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1"/>
    <w:unhideWhenUsed/>
    <w:qFormat/>
    <w:locked/>
    <w:rsid w:val="001364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locked/>
    <w:rsid w:val="0013647C"/>
    <w:rPr>
      <w:rFonts w:asciiTheme="majorHAnsi" w:eastAsiaTheme="majorEastAsia" w:hAnsiTheme="majorHAnsi" w:cstheme="majorBidi"/>
      <w:color w:val="365F91" w:themeColor="accent1" w:themeShade="BF"/>
      <w:sz w:val="32"/>
      <w:szCs w:val="32"/>
      <w:lang w:eastAsia="en-US"/>
    </w:rPr>
  </w:style>
  <w:style w:type="character" w:customStyle="1" w:styleId="Nagwek2Znak">
    <w:name w:val="Nagłówek 2 Znak"/>
    <w:basedOn w:val="Domylnaczcionkaakapitu"/>
    <w:link w:val="Nagwek2"/>
    <w:uiPriority w:val="1"/>
    <w:locked/>
    <w:rsid w:val="0013647C"/>
    <w:rPr>
      <w:rFonts w:ascii="Times New Roman" w:eastAsia="Times New Roman" w:hAnsi="Times New Roman"/>
      <w:b/>
      <w:bCs/>
      <w:sz w:val="36"/>
      <w:szCs w:val="36"/>
    </w:rPr>
  </w:style>
  <w:style w:type="paragraph" w:customStyle="1" w:styleId="Poziom1">
    <w:name w:val="Poziom 1"/>
    <w:basedOn w:val="Normalny"/>
    <w:next w:val="Normalny"/>
    <w:qFormat/>
    <w:rsid w:val="002F62AE"/>
    <w:pPr>
      <w:keepNext/>
      <w:numPr>
        <w:numId w:val="3"/>
      </w:numPr>
      <w:spacing w:before="240" w:after="240"/>
      <w:jc w:val="center"/>
      <w:outlineLvl w:val="0"/>
    </w:pPr>
    <w:rPr>
      <w:b/>
    </w:rPr>
  </w:style>
  <w:style w:type="paragraph" w:customStyle="1" w:styleId="Poziom2">
    <w:name w:val="Poziom 2"/>
    <w:basedOn w:val="Normalny"/>
    <w:qFormat/>
    <w:rsid w:val="002F62AE"/>
    <w:pPr>
      <w:numPr>
        <w:ilvl w:val="1"/>
        <w:numId w:val="3"/>
      </w:numPr>
    </w:pPr>
  </w:style>
  <w:style w:type="paragraph" w:customStyle="1" w:styleId="Poziom3">
    <w:name w:val="Poziom 3"/>
    <w:basedOn w:val="Normalny"/>
    <w:qFormat/>
    <w:rsid w:val="002F62AE"/>
    <w:pPr>
      <w:numPr>
        <w:ilvl w:val="2"/>
        <w:numId w:val="3"/>
      </w:numPr>
    </w:pPr>
  </w:style>
  <w:style w:type="paragraph" w:customStyle="1" w:styleId="Poziom4">
    <w:name w:val="Poziom 4"/>
    <w:basedOn w:val="Normalny"/>
    <w:qFormat/>
    <w:rsid w:val="002F62AE"/>
    <w:pPr>
      <w:numPr>
        <w:ilvl w:val="3"/>
        <w:numId w:val="3"/>
      </w:numPr>
    </w:pPr>
  </w:style>
  <w:style w:type="paragraph" w:customStyle="1" w:styleId="Poziom5">
    <w:name w:val="Poziom 5"/>
    <w:basedOn w:val="Normalny"/>
    <w:qFormat/>
    <w:rsid w:val="002F62AE"/>
    <w:pPr>
      <w:numPr>
        <w:ilvl w:val="4"/>
        <w:numId w:val="3"/>
      </w:numPr>
    </w:pPr>
  </w:style>
  <w:style w:type="numbering" w:customStyle="1" w:styleId="Poziomy">
    <w:name w:val="Poziomy"/>
    <w:uiPriority w:val="99"/>
    <w:rsid w:val="002F62AE"/>
    <w:pPr>
      <w:numPr>
        <w:numId w:val="1"/>
      </w:numPr>
    </w:pPr>
  </w:style>
  <w:style w:type="paragraph" w:styleId="Stopka">
    <w:name w:val="footer"/>
    <w:basedOn w:val="Normalny"/>
    <w:link w:val="StopkaZnak"/>
    <w:uiPriority w:val="99"/>
    <w:unhideWhenUsed/>
    <w:rsid w:val="0013647C"/>
    <w:pPr>
      <w:tabs>
        <w:tab w:val="center" w:pos="4536"/>
        <w:tab w:val="right" w:pos="9072"/>
      </w:tabs>
    </w:pPr>
  </w:style>
  <w:style w:type="character" w:customStyle="1" w:styleId="StopkaZnak">
    <w:name w:val="Stopka Znak"/>
    <w:basedOn w:val="Domylnaczcionkaakapitu"/>
    <w:link w:val="Stopka"/>
    <w:uiPriority w:val="99"/>
    <w:rsid w:val="0013647C"/>
    <w:rPr>
      <w:rFonts w:eastAsiaTheme="minorHAnsi"/>
      <w:szCs w:val="20"/>
      <w:lang w:eastAsia="en-US"/>
    </w:rPr>
  </w:style>
  <w:style w:type="paragraph" w:styleId="Tytu">
    <w:name w:val="Title"/>
    <w:basedOn w:val="Normalny"/>
    <w:next w:val="Normalny"/>
    <w:link w:val="TytuZnak"/>
    <w:uiPriority w:val="10"/>
    <w:qFormat/>
    <w:locked/>
    <w:rsid w:val="0013647C"/>
    <w:pPr>
      <w:spacing w:after="360"/>
      <w:jc w:val="center"/>
    </w:pPr>
    <w:rPr>
      <w:b/>
      <w:bCs/>
    </w:rPr>
  </w:style>
  <w:style w:type="character" w:customStyle="1" w:styleId="TytuZnak">
    <w:name w:val="Tytuł Znak"/>
    <w:basedOn w:val="Domylnaczcionkaakapitu"/>
    <w:link w:val="Tytu"/>
    <w:uiPriority w:val="10"/>
    <w:rsid w:val="0013647C"/>
    <w:rPr>
      <w:rFonts w:eastAsiaTheme="minorHAnsi"/>
      <w:b/>
      <w:bCs/>
      <w:szCs w:val="20"/>
      <w:lang w:eastAsia="en-US"/>
    </w:rPr>
  </w:style>
  <w:style w:type="paragraph" w:customStyle="1" w:styleId="Wysunity">
    <w:name w:val="Wysunięty"/>
    <w:basedOn w:val="Normalny"/>
    <w:uiPriority w:val="1"/>
    <w:qFormat/>
    <w:rsid w:val="0013647C"/>
    <w:pPr>
      <w:ind w:left="851"/>
    </w:pPr>
  </w:style>
  <w:style w:type="paragraph" w:customStyle="1" w:styleId="Zaczniki">
    <w:name w:val="Załączniki"/>
    <w:basedOn w:val="Normalny"/>
    <w:next w:val="Normalny"/>
    <w:uiPriority w:val="1"/>
    <w:rsid w:val="0013647C"/>
    <w:pPr>
      <w:spacing w:before="240" w:line="360" w:lineRule="auto"/>
      <w:contextualSpacing/>
    </w:pPr>
    <w:rPr>
      <w:rFonts w:eastAsia="Times New Roman"/>
      <w:noProof/>
      <w:szCs w:val="18"/>
      <w:u w:val="single"/>
      <w:lang w:eastAsia="pl-PL"/>
    </w:rPr>
  </w:style>
  <w:style w:type="numbering" w:customStyle="1" w:styleId="ZacznikiPoziomy">
    <w:name w:val="ZałącznikiPoziomy"/>
    <w:uiPriority w:val="99"/>
    <w:rsid w:val="0013647C"/>
    <w:pPr>
      <w:numPr>
        <w:numId w:val="2"/>
      </w:numPr>
    </w:pPr>
  </w:style>
  <w:style w:type="paragraph" w:customStyle="1" w:styleId="ZaPoz1">
    <w:name w:val="ZałPoz1"/>
    <w:basedOn w:val="Normalny"/>
    <w:next w:val="ZaPoz2"/>
    <w:qFormat/>
    <w:rsid w:val="00765ECC"/>
    <w:pPr>
      <w:pageBreakBefore/>
      <w:numPr>
        <w:numId w:val="5"/>
      </w:numPr>
      <w:spacing w:after="480"/>
      <w:outlineLvl w:val="1"/>
    </w:pPr>
    <w:rPr>
      <w:b/>
      <w:bCs/>
    </w:rPr>
  </w:style>
  <w:style w:type="paragraph" w:customStyle="1" w:styleId="ZaPoz2">
    <w:name w:val="ZałPoz2"/>
    <w:basedOn w:val="Normalny"/>
    <w:qFormat/>
    <w:rsid w:val="00765ECC"/>
    <w:pPr>
      <w:numPr>
        <w:ilvl w:val="1"/>
        <w:numId w:val="5"/>
      </w:numPr>
    </w:pPr>
  </w:style>
  <w:style w:type="paragraph" w:customStyle="1" w:styleId="ZaPoz3">
    <w:name w:val="ZałPoz3"/>
    <w:basedOn w:val="Normalny"/>
    <w:qFormat/>
    <w:rsid w:val="00765ECC"/>
    <w:pPr>
      <w:numPr>
        <w:ilvl w:val="2"/>
        <w:numId w:val="5"/>
      </w:numPr>
    </w:pPr>
  </w:style>
  <w:style w:type="paragraph" w:customStyle="1" w:styleId="ZaPoz4">
    <w:name w:val="ZałPoz4"/>
    <w:basedOn w:val="Normalny"/>
    <w:qFormat/>
    <w:rsid w:val="00765ECC"/>
    <w:pPr>
      <w:numPr>
        <w:ilvl w:val="3"/>
        <w:numId w:val="5"/>
      </w:numPr>
    </w:pPr>
  </w:style>
  <w:style w:type="paragraph" w:styleId="Akapitzlist">
    <w:name w:val="List Paragraph"/>
    <w:aliases w:val="Podsis rysunku,Normal,Akapit z listą3,Akapit z listą31,List Paragraph,Akapit główny,Lista Beata,Lettre d'introduction,HŁ_Bullet1,lp1,Preambuła,Lista - poziom 1,Tabela - naglowek,SM-nagłówek2,CP-UC,Tytuły,Normalny1,Normalny2,Normalny3,Nag1"/>
    <w:basedOn w:val="Normalny"/>
    <w:link w:val="AkapitzlistZnak"/>
    <w:uiPriority w:val="34"/>
    <w:qFormat/>
    <w:rsid w:val="0013647C"/>
    <w:pPr>
      <w:ind w:left="720"/>
      <w:contextualSpacing/>
    </w:pPr>
  </w:style>
  <w:style w:type="paragraph" w:styleId="Nagwek">
    <w:name w:val="header"/>
    <w:basedOn w:val="Normalny"/>
    <w:link w:val="NagwekZnak"/>
    <w:unhideWhenUsed/>
    <w:rsid w:val="0013647C"/>
    <w:pPr>
      <w:tabs>
        <w:tab w:val="center" w:pos="4536"/>
        <w:tab w:val="right" w:pos="9072"/>
      </w:tabs>
    </w:pPr>
  </w:style>
  <w:style w:type="character" w:customStyle="1" w:styleId="NagwekZnak">
    <w:name w:val="Nagłówek Znak"/>
    <w:basedOn w:val="Domylnaczcionkaakapitu"/>
    <w:link w:val="Nagwek"/>
    <w:rsid w:val="0013647C"/>
    <w:rPr>
      <w:rFonts w:eastAsiaTheme="minorHAnsi"/>
      <w:szCs w:val="20"/>
      <w:lang w:eastAsia="en-US"/>
    </w:rPr>
  </w:style>
  <w:style w:type="paragraph" w:customStyle="1" w:styleId="Komparycja">
    <w:name w:val="Komparycja"/>
    <w:basedOn w:val="Normalny"/>
    <w:qFormat/>
    <w:rsid w:val="0013647C"/>
    <w:pPr>
      <w:spacing w:after="240"/>
    </w:pPr>
    <w:rPr>
      <w:rFonts w:cs="Arial"/>
      <w:bCs/>
      <w:color w:val="000000"/>
    </w:rPr>
  </w:style>
  <w:style w:type="paragraph" w:customStyle="1" w:styleId="Podpisy">
    <w:name w:val="Podpisy"/>
    <w:basedOn w:val="Normalny"/>
    <w:qFormat/>
    <w:rsid w:val="0013647C"/>
    <w:pPr>
      <w:keepNext/>
      <w:tabs>
        <w:tab w:val="center" w:pos="2268"/>
        <w:tab w:val="center" w:pos="7371"/>
      </w:tabs>
      <w:spacing w:before="360" w:line="720" w:lineRule="auto"/>
    </w:pPr>
    <w:rPr>
      <w:b/>
    </w:rPr>
  </w:style>
  <w:style w:type="character" w:styleId="Tekstzastpczy">
    <w:name w:val="Placeholder Text"/>
    <w:basedOn w:val="Domylnaczcionkaakapitu"/>
    <w:uiPriority w:val="99"/>
    <w:semiHidden/>
    <w:rsid w:val="0013647C"/>
    <w:rPr>
      <w:color w:val="666666"/>
    </w:rPr>
  </w:style>
  <w:style w:type="character" w:styleId="Hipercze">
    <w:name w:val="Hyperlink"/>
    <w:basedOn w:val="Domylnaczcionkaakapitu"/>
    <w:uiPriority w:val="99"/>
    <w:unhideWhenUsed/>
    <w:rsid w:val="0013647C"/>
    <w:rPr>
      <w:color w:val="0000FF" w:themeColor="hyperlink"/>
      <w:u w:val="single"/>
    </w:rPr>
  </w:style>
  <w:style w:type="character" w:styleId="Nierozpoznanawzmianka">
    <w:name w:val="Unresolved Mention"/>
    <w:basedOn w:val="Domylnaczcionkaakapitu"/>
    <w:uiPriority w:val="99"/>
    <w:semiHidden/>
    <w:unhideWhenUsed/>
    <w:rsid w:val="0013647C"/>
    <w:rPr>
      <w:color w:val="605E5C"/>
      <w:shd w:val="clear" w:color="auto" w:fill="E1DFDD"/>
    </w:rPr>
  </w:style>
  <w:style w:type="paragraph" w:customStyle="1" w:styleId="Kolorowecieniowanieakcent11">
    <w:name w:val="Kolorowe cieniowanie — akcent 11"/>
    <w:hidden/>
    <w:uiPriority w:val="99"/>
    <w:semiHidden/>
    <w:rsid w:val="00833D4C"/>
    <w:rPr>
      <w:lang w:eastAsia="en-US"/>
    </w:rPr>
  </w:style>
  <w:style w:type="paragraph" w:styleId="Poprawka">
    <w:name w:val="Revision"/>
    <w:hidden/>
    <w:uiPriority w:val="99"/>
    <w:semiHidden/>
    <w:rsid w:val="00BC4C07"/>
    <w:rPr>
      <w:lang w:eastAsia="en-US"/>
    </w:rPr>
  </w:style>
  <w:style w:type="character" w:customStyle="1" w:styleId="Nagwek3Znak">
    <w:name w:val="Nagłówek 3 Znak"/>
    <w:basedOn w:val="Domylnaczcionkaakapitu"/>
    <w:link w:val="Nagwek3"/>
    <w:uiPriority w:val="1"/>
    <w:rsid w:val="0013647C"/>
    <w:rPr>
      <w:rFonts w:asciiTheme="majorHAnsi" w:eastAsiaTheme="majorEastAsia" w:hAnsiTheme="majorHAnsi" w:cstheme="majorBidi"/>
      <w:color w:val="243F60" w:themeColor="accent1" w:themeShade="7F"/>
      <w:sz w:val="24"/>
      <w:szCs w:val="24"/>
      <w:lang w:eastAsia="en-US"/>
    </w:rPr>
  </w:style>
  <w:style w:type="paragraph" w:customStyle="1" w:styleId="MWY">
    <w:name w:val="MWY"/>
    <w:basedOn w:val="Normalny"/>
    <w:unhideWhenUsed/>
    <w:rsid w:val="0013647C"/>
    <w:pPr>
      <w:spacing w:before="160" w:after="160" w:line="360" w:lineRule="auto"/>
    </w:pPr>
    <w:rPr>
      <w:noProof/>
    </w:rPr>
  </w:style>
  <w:style w:type="character" w:styleId="Odwoaniedokomentarza">
    <w:name w:val="annotation reference"/>
    <w:basedOn w:val="Domylnaczcionkaakapitu"/>
    <w:unhideWhenUsed/>
    <w:locked/>
    <w:rsid w:val="0013647C"/>
    <w:rPr>
      <w:sz w:val="16"/>
      <w:szCs w:val="16"/>
    </w:rPr>
  </w:style>
  <w:style w:type="paragraph" w:styleId="Tekstkomentarza">
    <w:name w:val="annotation text"/>
    <w:basedOn w:val="Normalny"/>
    <w:link w:val="TekstkomentarzaZnak"/>
    <w:unhideWhenUsed/>
    <w:locked/>
    <w:rsid w:val="0013647C"/>
    <w:pPr>
      <w:spacing w:line="240" w:lineRule="auto"/>
    </w:pPr>
    <w:rPr>
      <w:sz w:val="20"/>
    </w:rPr>
  </w:style>
  <w:style w:type="character" w:customStyle="1" w:styleId="TekstkomentarzaZnak">
    <w:name w:val="Tekst komentarza Znak"/>
    <w:basedOn w:val="Domylnaczcionkaakapitu"/>
    <w:link w:val="Tekstkomentarza"/>
    <w:rsid w:val="0013647C"/>
    <w:rPr>
      <w:rFonts w:eastAsiaTheme="minorHAnsi"/>
      <w:sz w:val="20"/>
      <w:szCs w:val="20"/>
      <w:lang w:eastAsia="en-US"/>
    </w:rPr>
  </w:style>
  <w:style w:type="paragraph" w:styleId="Tematkomentarza">
    <w:name w:val="annotation subject"/>
    <w:basedOn w:val="Tekstkomentarza"/>
    <w:next w:val="Tekstkomentarza"/>
    <w:link w:val="TematkomentarzaZnak"/>
    <w:uiPriority w:val="99"/>
    <w:semiHidden/>
    <w:unhideWhenUsed/>
    <w:rsid w:val="0013647C"/>
    <w:rPr>
      <w:b/>
      <w:bCs/>
    </w:rPr>
  </w:style>
  <w:style w:type="character" w:customStyle="1" w:styleId="TematkomentarzaZnak">
    <w:name w:val="Temat komentarza Znak"/>
    <w:basedOn w:val="TekstkomentarzaZnak"/>
    <w:link w:val="Tematkomentarza"/>
    <w:uiPriority w:val="99"/>
    <w:semiHidden/>
    <w:rsid w:val="0013647C"/>
    <w:rPr>
      <w:rFonts w:eastAsiaTheme="minorHAnsi"/>
      <w:b/>
      <w:bCs/>
      <w:sz w:val="20"/>
      <w:szCs w:val="20"/>
      <w:lang w:eastAsia="en-US"/>
    </w:rPr>
  </w:style>
  <w:style w:type="table" w:styleId="Tabela-Siatka">
    <w:name w:val="Table Grid"/>
    <w:basedOn w:val="Standardowy"/>
    <w:uiPriority w:val="99"/>
    <w:locked/>
    <w:rsid w:val="00A94620"/>
    <w:pPr>
      <w:jc w:val="left"/>
    </w:pPr>
    <w:rPr>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dtytu">
    <w:name w:val="Subtitle"/>
    <w:basedOn w:val="Normalny"/>
    <w:next w:val="Normalny"/>
    <w:link w:val="PodtytuZnak"/>
    <w:uiPriority w:val="11"/>
    <w:qFormat/>
    <w:locked/>
    <w:rsid w:val="008F18A3"/>
    <w:pPr>
      <w:keepNext/>
      <w:suppressAutoHyphens/>
      <w:spacing w:after="240"/>
      <w:jc w:val="left"/>
      <w:outlineLvl w:val="1"/>
    </w:pPr>
    <w:rPr>
      <w:rFonts w:eastAsia="Times New Roman" w:cs="Arial"/>
      <w:b/>
      <w:szCs w:val="24"/>
      <w:lang w:eastAsia="ar-SA"/>
    </w:rPr>
  </w:style>
  <w:style w:type="character" w:customStyle="1" w:styleId="PodtytuZnak">
    <w:name w:val="Podtytuł Znak"/>
    <w:basedOn w:val="Domylnaczcionkaakapitu"/>
    <w:link w:val="Podtytu"/>
    <w:uiPriority w:val="11"/>
    <w:rsid w:val="008F18A3"/>
    <w:rPr>
      <w:rFonts w:eastAsia="Times New Roman" w:cs="Arial"/>
      <w:b/>
      <w:szCs w:val="24"/>
      <w:lang w:eastAsia="ar-SA"/>
    </w:rPr>
  </w:style>
  <w:style w:type="paragraph" w:customStyle="1" w:styleId="Default">
    <w:name w:val="Default"/>
    <w:rsid w:val="00EB748E"/>
    <w:pPr>
      <w:autoSpaceDE w:val="0"/>
      <w:autoSpaceDN w:val="0"/>
      <w:adjustRightInd w:val="0"/>
      <w:jc w:val="left"/>
    </w:pPr>
    <w:rPr>
      <w:rFonts w:cs="Arial"/>
      <w:color w:val="000000"/>
      <w:sz w:val="24"/>
      <w:szCs w:val="24"/>
      <w:lang w:eastAsia="en-US"/>
    </w:rPr>
  </w:style>
  <w:style w:type="paragraph" w:styleId="Tekstdymka">
    <w:name w:val="Balloon Text"/>
    <w:basedOn w:val="Normalny"/>
    <w:link w:val="TekstdymkaZnak"/>
    <w:uiPriority w:val="99"/>
    <w:semiHidden/>
    <w:unhideWhenUsed/>
    <w:rsid w:val="00EB748E"/>
    <w:pPr>
      <w:spacing w:line="240" w:lineRule="auto"/>
      <w:jc w:val="left"/>
    </w:pPr>
    <w:rPr>
      <w:rFonts w:ascii="Tahoma" w:eastAsia="Calibri" w:hAnsi="Tahoma"/>
      <w:sz w:val="16"/>
      <w:szCs w:val="16"/>
      <w:lang w:val="x-none" w:eastAsia="x-none"/>
    </w:rPr>
  </w:style>
  <w:style w:type="character" w:customStyle="1" w:styleId="TekstdymkaZnak">
    <w:name w:val="Tekst dymka Znak"/>
    <w:basedOn w:val="Domylnaczcionkaakapitu"/>
    <w:link w:val="Tekstdymka"/>
    <w:uiPriority w:val="99"/>
    <w:semiHidden/>
    <w:rsid w:val="00EB748E"/>
    <w:rPr>
      <w:rFonts w:ascii="Tahoma" w:hAnsi="Tahoma"/>
      <w:sz w:val="16"/>
      <w:szCs w:val="16"/>
      <w:lang w:val="x-none" w:eastAsia="x-none"/>
    </w:rPr>
  </w:style>
  <w:style w:type="paragraph" w:styleId="Tekstprzypisudolnego">
    <w:name w:val="footnote text"/>
    <w:basedOn w:val="Normalny"/>
    <w:link w:val="TekstprzypisudolnegoZnak"/>
    <w:uiPriority w:val="99"/>
    <w:unhideWhenUsed/>
    <w:rsid w:val="00EB748E"/>
    <w:pPr>
      <w:spacing w:line="240" w:lineRule="auto"/>
      <w:jc w:val="left"/>
    </w:pPr>
    <w:rPr>
      <w:rFonts w:ascii="Times New Roman" w:eastAsia="Times New Roman" w:hAnsi="Times New Roman"/>
      <w:sz w:val="20"/>
      <w:lang w:val="x-none" w:eastAsia="x-none"/>
    </w:rPr>
  </w:style>
  <w:style w:type="character" w:customStyle="1" w:styleId="TekstprzypisudolnegoZnak">
    <w:name w:val="Tekst przypisu dolnego Znak"/>
    <w:basedOn w:val="Domylnaczcionkaakapitu"/>
    <w:link w:val="Tekstprzypisudolnego"/>
    <w:uiPriority w:val="99"/>
    <w:rsid w:val="00EB748E"/>
    <w:rPr>
      <w:rFonts w:ascii="Times New Roman" w:eastAsia="Times New Roman" w:hAnsi="Times New Roman"/>
      <w:sz w:val="20"/>
      <w:szCs w:val="20"/>
      <w:lang w:val="x-none" w:eastAsia="x-none"/>
    </w:rPr>
  </w:style>
  <w:style w:type="character" w:styleId="Odwoanieprzypisudolnego">
    <w:name w:val="footnote reference"/>
    <w:uiPriority w:val="99"/>
    <w:semiHidden/>
    <w:unhideWhenUsed/>
    <w:rsid w:val="00EB748E"/>
    <w:rPr>
      <w:vertAlign w:val="superscript"/>
    </w:rPr>
  </w:style>
  <w:style w:type="paragraph" w:customStyle="1" w:styleId="Styl">
    <w:name w:val="Styl"/>
    <w:rsid w:val="00EB748E"/>
    <w:pPr>
      <w:widowControl w:val="0"/>
      <w:autoSpaceDE w:val="0"/>
      <w:autoSpaceDN w:val="0"/>
      <w:adjustRightInd w:val="0"/>
      <w:jc w:val="left"/>
    </w:pPr>
    <w:rPr>
      <w:rFonts w:eastAsia="Times New Roman" w:cs="Arial"/>
      <w:sz w:val="24"/>
      <w:szCs w:val="24"/>
    </w:rPr>
  </w:style>
  <w:style w:type="paragraph" w:styleId="Tekstprzypisukocowego">
    <w:name w:val="endnote text"/>
    <w:basedOn w:val="Normalny"/>
    <w:link w:val="TekstprzypisukocowegoZnak"/>
    <w:uiPriority w:val="99"/>
    <w:semiHidden/>
    <w:unhideWhenUsed/>
    <w:rsid w:val="00EB748E"/>
    <w:pPr>
      <w:spacing w:line="240" w:lineRule="auto"/>
      <w:jc w:val="left"/>
    </w:pPr>
    <w:rPr>
      <w:rFonts w:ascii="Calibri" w:eastAsia="Calibri" w:hAnsi="Calibri"/>
      <w:sz w:val="20"/>
      <w:lang w:val="x-none" w:eastAsia="x-none"/>
    </w:rPr>
  </w:style>
  <w:style w:type="character" w:customStyle="1" w:styleId="TekstprzypisukocowegoZnak">
    <w:name w:val="Tekst przypisu końcowego Znak"/>
    <w:basedOn w:val="Domylnaczcionkaakapitu"/>
    <w:link w:val="Tekstprzypisukocowego"/>
    <w:uiPriority w:val="99"/>
    <w:semiHidden/>
    <w:rsid w:val="00EB748E"/>
    <w:rPr>
      <w:rFonts w:ascii="Calibri" w:hAnsi="Calibri"/>
      <w:sz w:val="20"/>
      <w:szCs w:val="20"/>
      <w:lang w:val="x-none" w:eastAsia="x-none"/>
    </w:rPr>
  </w:style>
  <w:style w:type="character" w:styleId="Odwoanieprzypisukocowego">
    <w:name w:val="endnote reference"/>
    <w:uiPriority w:val="99"/>
    <w:semiHidden/>
    <w:unhideWhenUsed/>
    <w:rsid w:val="00EB748E"/>
    <w:rPr>
      <w:vertAlign w:val="superscript"/>
    </w:rPr>
  </w:style>
  <w:style w:type="paragraph" w:styleId="Tekstpodstawowywcity">
    <w:name w:val="Body Text Indent"/>
    <w:basedOn w:val="Normalny"/>
    <w:link w:val="TekstpodstawowywcityZnak"/>
    <w:rsid w:val="00EB748E"/>
    <w:pPr>
      <w:suppressAutoHyphens/>
      <w:spacing w:line="240" w:lineRule="auto"/>
      <w:ind w:firstLine="708"/>
      <w:jc w:val="left"/>
    </w:pPr>
    <w:rPr>
      <w:rFonts w:ascii="Times New Roman" w:eastAsia="Times New Roman" w:hAnsi="Times New Roman"/>
      <w:sz w:val="28"/>
      <w:lang w:val="x-none" w:eastAsia="ar-SA"/>
    </w:rPr>
  </w:style>
  <w:style w:type="character" w:customStyle="1" w:styleId="TekstpodstawowywcityZnak">
    <w:name w:val="Tekst podstawowy wcięty Znak"/>
    <w:basedOn w:val="Domylnaczcionkaakapitu"/>
    <w:link w:val="Tekstpodstawowywcity"/>
    <w:rsid w:val="00EB748E"/>
    <w:rPr>
      <w:rFonts w:ascii="Times New Roman" w:eastAsia="Times New Roman" w:hAnsi="Times New Roman"/>
      <w:sz w:val="28"/>
      <w:szCs w:val="20"/>
      <w:lang w:val="x-none" w:eastAsia="ar-SA"/>
    </w:rPr>
  </w:style>
  <w:style w:type="paragraph" w:styleId="Tekstpodstawowy2">
    <w:name w:val="Body Text 2"/>
    <w:basedOn w:val="Normalny"/>
    <w:link w:val="Tekstpodstawowy2Znak"/>
    <w:uiPriority w:val="99"/>
    <w:semiHidden/>
    <w:unhideWhenUsed/>
    <w:rsid w:val="00EB748E"/>
    <w:pPr>
      <w:spacing w:after="120" w:line="480" w:lineRule="auto"/>
      <w:jc w:val="left"/>
    </w:pPr>
    <w:rPr>
      <w:rFonts w:ascii="Calibri" w:eastAsia="Calibri" w:hAnsi="Calibri"/>
      <w:szCs w:val="22"/>
    </w:rPr>
  </w:style>
  <w:style w:type="character" w:customStyle="1" w:styleId="Tekstpodstawowy2Znak">
    <w:name w:val="Tekst podstawowy 2 Znak"/>
    <w:basedOn w:val="Domylnaczcionkaakapitu"/>
    <w:link w:val="Tekstpodstawowy2"/>
    <w:uiPriority w:val="99"/>
    <w:semiHidden/>
    <w:rsid w:val="00EB748E"/>
    <w:rPr>
      <w:rFonts w:ascii="Calibri" w:hAnsi="Calibri"/>
      <w:lang w:eastAsia="en-US"/>
    </w:rPr>
  </w:style>
  <w:style w:type="character" w:customStyle="1" w:styleId="AkapitzlistZnak">
    <w:name w:val="Akapit z listą Znak"/>
    <w:aliases w:val="Podsis rysunku Znak,Normal Znak,Akapit z listą3 Znak,Akapit z listą31 Znak,List Paragraph Znak,Akapit główny Znak,Lista Beata Znak,Lettre d'introduction Znak,HŁ_Bullet1 Znak,lp1 Znak,Preambuła Znak,Lista - poziom 1 Znak,CP-UC Znak"/>
    <w:link w:val="Akapitzlist"/>
    <w:uiPriority w:val="34"/>
    <w:qFormat/>
    <w:locked/>
    <w:rsid w:val="00EB748E"/>
    <w:rPr>
      <w:rFonts w:eastAsiaTheme="minorHAnsi"/>
      <w:szCs w:val="20"/>
      <w:lang w:eastAsia="en-US"/>
    </w:rPr>
  </w:style>
  <w:style w:type="paragraph" w:styleId="Bezodstpw">
    <w:name w:val="No Spacing"/>
    <w:uiPriority w:val="1"/>
    <w:qFormat/>
    <w:rsid w:val="00EB748E"/>
    <w:pPr>
      <w:jc w:val="left"/>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7003">
      <w:bodyDiv w:val="1"/>
      <w:marLeft w:val="0"/>
      <w:marRight w:val="0"/>
      <w:marTop w:val="0"/>
      <w:marBottom w:val="0"/>
      <w:divBdr>
        <w:top w:val="none" w:sz="0" w:space="0" w:color="auto"/>
        <w:left w:val="none" w:sz="0" w:space="0" w:color="auto"/>
        <w:bottom w:val="none" w:sz="0" w:space="0" w:color="auto"/>
        <w:right w:val="none" w:sz="0" w:space="0" w:color="auto"/>
      </w:divBdr>
    </w:div>
    <w:div w:id="311756740">
      <w:bodyDiv w:val="1"/>
      <w:marLeft w:val="0"/>
      <w:marRight w:val="0"/>
      <w:marTop w:val="0"/>
      <w:marBottom w:val="0"/>
      <w:divBdr>
        <w:top w:val="none" w:sz="0" w:space="0" w:color="auto"/>
        <w:left w:val="none" w:sz="0" w:space="0" w:color="auto"/>
        <w:bottom w:val="none" w:sz="0" w:space="0" w:color="auto"/>
        <w:right w:val="none" w:sz="0" w:space="0" w:color="auto"/>
      </w:divBdr>
      <w:divsChild>
        <w:div w:id="15276488">
          <w:marLeft w:val="360"/>
          <w:marRight w:val="0"/>
          <w:marTop w:val="72"/>
          <w:marBottom w:val="72"/>
          <w:divBdr>
            <w:top w:val="none" w:sz="0" w:space="0" w:color="auto"/>
            <w:left w:val="none" w:sz="0" w:space="0" w:color="auto"/>
            <w:bottom w:val="none" w:sz="0" w:space="0" w:color="auto"/>
            <w:right w:val="none" w:sz="0" w:space="0" w:color="auto"/>
          </w:divBdr>
          <w:divsChild>
            <w:div w:id="9088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097">
      <w:bodyDiv w:val="1"/>
      <w:marLeft w:val="0"/>
      <w:marRight w:val="0"/>
      <w:marTop w:val="0"/>
      <w:marBottom w:val="0"/>
      <w:divBdr>
        <w:top w:val="none" w:sz="0" w:space="0" w:color="auto"/>
        <w:left w:val="none" w:sz="0" w:space="0" w:color="auto"/>
        <w:bottom w:val="none" w:sz="0" w:space="0" w:color="auto"/>
        <w:right w:val="none" w:sz="0" w:space="0" w:color="auto"/>
      </w:divBdr>
    </w:div>
    <w:div w:id="439112304">
      <w:bodyDiv w:val="1"/>
      <w:marLeft w:val="0"/>
      <w:marRight w:val="0"/>
      <w:marTop w:val="0"/>
      <w:marBottom w:val="0"/>
      <w:divBdr>
        <w:top w:val="none" w:sz="0" w:space="0" w:color="auto"/>
        <w:left w:val="none" w:sz="0" w:space="0" w:color="auto"/>
        <w:bottom w:val="none" w:sz="0" w:space="0" w:color="auto"/>
        <w:right w:val="none" w:sz="0" w:space="0" w:color="auto"/>
      </w:divBdr>
    </w:div>
    <w:div w:id="531377857">
      <w:bodyDiv w:val="1"/>
      <w:marLeft w:val="0"/>
      <w:marRight w:val="0"/>
      <w:marTop w:val="0"/>
      <w:marBottom w:val="0"/>
      <w:divBdr>
        <w:top w:val="none" w:sz="0" w:space="0" w:color="auto"/>
        <w:left w:val="none" w:sz="0" w:space="0" w:color="auto"/>
        <w:bottom w:val="none" w:sz="0" w:space="0" w:color="auto"/>
        <w:right w:val="none" w:sz="0" w:space="0" w:color="auto"/>
      </w:divBdr>
    </w:div>
    <w:div w:id="633565793">
      <w:bodyDiv w:val="1"/>
      <w:marLeft w:val="0"/>
      <w:marRight w:val="0"/>
      <w:marTop w:val="0"/>
      <w:marBottom w:val="0"/>
      <w:divBdr>
        <w:top w:val="none" w:sz="0" w:space="0" w:color="auto"/>
        <w:left w:val="none" w:sz="0" w:space="0" w:color="auto"/>
        <w:bottom w:val="none" w:sz="0" w:space="0" w:color="auto"/>
        <w:right w:val="none" w:sz="0" w:space="0" w:color="auto"/>
      </w:divBdr>
    </w:div>
    <w:div w:id="745693000">
      <w:bodyDiv w:val="1"/>
      <w:marLeft w:val="0"/>
      <w:marRight w:val="0"/>
      <w:marTop w:val="0"/>
      <w:marBottom w:val="0"/>
      <w:divBdr>
        <w:top w:val="none" w:sz="0" w:space="0" w:color="auto"/>
        <w:left w:val="none" w:sz="0" w:space="0" w:color="auto"/>
        <w:bottom w:val="none" w:sz="0" w:space="0" w:color="auto"/>
        <w:right w:val="none" w:sz="0" w:space="0" w:color="auto"/>
      </w:divBdr>
      <w:divsChild>
        <w:div w:id="234051783">
          <w:marLeft w:val="300"/>
          <w:marRight w:val="0"/>
          <w:marTop w:val="0"/>
          <w:marBottom w:val="0"/>
          <w:divBdr>
            <w:top w:val="none" w:sz="0" w:space="0" w:color="auto"/>
            <w:left w:val="none" w:sz="0" w:space="0" w:color="auto"/>
            <w:bottom w:val="none" w:sz="0" w:space="0" w:color="auto"/>
            <w:right w:val="none" w:sz="0" w:space="0" w:color="auto"/>
          </w:divBdr>
        </w:div>
        <w:div w:id="1758553249">
          <w:marLeft w:val="300"/>
          <w:marRight w:val="0"/>
          <w:marTop w:val="0"/>
          <w:marBottom w:val="0"/>
          <w:divBdr>
            <w:top w:val="none" w:sz="0" w:space="0" w:color="auto"/>
            <w:left w:val="none" w:sz="0" w:space="0" w:color="auto"/>
            <w:bottom w:val="none" w:sz="0" w:space="0" w:color="auto"/>
            <w:right w:val="none" w:sz="0" w:space="0" w:color="auto"/>
          </w:divBdr>
        </w:div>
        <w:div w:id="379138539">
          <w:marLeft w:val="300"/>
          <w:marRight w:val="0"/>
          <w:marTop w:val="0"/>
          <w:marBottom w:val="0"/>
          <w:divBdr>
            <w:top w:val="none" w:sz="0" w:space="0" w:color="auto"/>
            <w:left w:val="none" w:sz="0" w:space="0" w:color="auto"/>
            <w:bottom w:val="none" w:sz="0" w:space="0" w:color="auto"/>
            <w:right w:val="none" w:sz="0" w:space="0" w:color="auto"/>
          </w:divBdr>
        </w:div>
        <w:div w:id="312831904">
          <w:marLeft w:val="300"/>
          <w:marRight w:val="0"/>
          <w:marTop w:val="0"/>
          <w:marBottom w:val="0"/>
          <w:divBdr>
            <w:top w:val="none" w:sz="0" w:space="0" w:color="auto"/>
            <w:left w:val="none" w:sz="0" w:space="0" w:color="auto"/>
            <w:bottom w:val="none" w:sz="0" w:space="0" w:color="auto"/>
            <w:right w:val="none" w:sz="0" w:space="0" w:color="auto"/>
          </w:divBdr>
        </w:div>
        <w:div w:id="1889417591">
          <w:marLeft w:val="300"/>
          <w:marRight w:val="0"/>
          <w:marTop w:val="0"/>
          <w:marBottom w:val="0"/>
          <w:divBdr>
            <w:top w:val="none" w:sz="0" w:space="0" w:color="auto"/>
            <w:left w:val="none" w:sz="0" w:space="0" w:color="auto"/>
            <w:bottom w:val="none" w:sz="0" w:space="0" w:color="auto"/>
            <w:right w:val="none" w:sz="0" w:space="0" w:color="auto"/>
          </w:divBdr>
        </w:div>
      </w:divsChild>
    </w:div>
    <w:div w:id="928392148">
      <w:bodyDiv w:val="1"/>
      <w:marLeft w:val="0"/>
      <w:marRight w:val="0"/>
      <w:marTop w:val="0"/>
      <w:marBottom w:val="0"/>
      <w:divBdr>
        <w:top w:val="none" w:sz="0" w:space="0" w:color="auto"/>
        <w:left w:val="none" w:sz="0" w:space="0" w:color="auto"/>
        <w:bottom w:val="none" w:sz="0" w:space="0" w:color="auto"/>
        <w:right w:val="none" w:sz="0" w:space="0" w:color="auto"/>
      </w:divBdr>
      <w:divsChild>
        <w:div w:id="530997715">
          <w:marLeft w:val="0"/>
          <w:marRight w:val="0"/>
          <w:marTop w:val="72"/>
          <w:marBottom w:val="0"/>
          <w:divBdr>
            <w:top w:val="none" w:sz="0" w:space="0" w:color="auto"/>
            <w:left w:val="none" w:sz="0" w:space="0" w:color="auto"/>
            <w:bottom w:val="none" w:sz="0" w:space="0" w:color="auto"/>
            <w:right w:val="none" w:sz="0" w:space="0" w:color="auto"/>
          </w:divBdr>
        </w:div>
        <w:div w:id="1392271929">
          <w:marLeft w:val="0"/>
          <w:marRight w:val="0"/>
          <w:marTop w:val="72"/>
          <w:marBottom w:val="0"/>
          <w:divBdr>
            <w:top w:val="none" w:sz="0" w:space="0" w:color="auto"/>
            <w:left w:val="none" w:sz="0" w:space="0" w:color="auto"/>
            <w:bottom w:val="none" w:sz="0" w:space="0" w:color="auto"/>
            <w:right w:val="none" w:sz="0" w:space="0" w:color="auto"/>
          </w:divBdr>
          <w:divsChild>
            <w:div w:id="1927108609">
              <w:marLeft w:val="0"/>
              <w:marRight w:val="0"/>
              <w:marTop w:val="0"/>
              <w:marBottom w:val="0"/>
              <w:divBdr>
                <w:top w:val="none" w:sz="0" w:space="0" w:color="auto"/>
                <w:left w:val="none" w:sz="0" w:space="0" w:color="auto"/>
                <w:bottom w:val="none" w:sz="0" w:space="0" w:color="auto"/>
                <w:right w:val="none" w:sz="0" w:space="0" w:color="auto"/>
              </w:divBdr>
            </w:div>
            <w:div w:id="1954895332">
              <w:marLeft w:val="360"/>
              <w:marRight w:val="0"/>
              <w:marTop w:val="72"/>
              <w:marBottom w:val="72"/>
              <w:divBdr>
                <w:top w:val="none" w:sz="0" w:space="0" w:color="auto"/>
                <w:left w:val="none" w:sz="0" w:space="0" w:color="auto"/>
                <w:bottom w:val="none" w:sz="0" w:space="0" w:color="auto"/>
                <w:right w:val="none" w:sz="0" w:space="0" w:color="auto"/>
              </w:divBdr>
              <w:divsChild>
                <w:div w:id="1379357701">
                  <w:marLeft w:val="0"/>
                  <w:marRight w:val="0"/>
                  <w:marTop w:val="0"/>
                  <w:marBottom w:val="0"/>
                  <w:divBdr>
                    <w:top w:val="none" w:sz="0" w:space="0" w:color="auto"/>
                    <w:left w:val="none" w:sz="0" w:space="0" w:color="auto"/>
                    <w:bottom w:val="none" w:sz="0" w:space="0" w:color="auto"/>
                    <w:right w:val="none" w:sz="0" w:space="0" w:color="auto"/>
                  </w:divBdr>
                </w:div>
              </w:divsChild>
            </w:div>
            <w:div w:id="1735930831">
              <w:marLeft w:val="360"/>
              <w:marRight w:val="0"/>
              <w:marTop w:val="0"/>
              <w:marBottom w:val="72"/>
              <w:divBdr>
                <w:top w:val="none" w:sz="0" w:space="0" w:color="auto"/>
                <w:left w:val="none" w:sz="0" w:space="0" w:color="auto"/>
                <w:bottom w:val="none" w:sz="0" w:space="0" w:color="auto"/>
                <w:right w:val="none" w:sz="0" w:space="0" w:color="auto"/>
              </w:divBdr>
              <w:divsChild>
                <w:div w:id="554269666">
                  <w:marLeft w:val="0"/>
                  <w:marRight w:val="0"/>
                  <w:marTop w:val="0"/>
                  <w:marBottom w:val="0"/>
                  <w:divBdr>
                    <w:top w:val="none" w:sz="0" w:space="0" w:color="auto"/>
                    <w:left w:val="none" w:sz="0" w:space="0" w:color="auto"/>
                    <w:bottom w:val="none" w:sz="0" w:space="0" w:color="auto"/>
                    <w:right w:val="none" w:sz="0" w:space="0" w:color="auto"/>
                  </w:divBdr>
                </w:div>
                <w:div w:id="1825314485">
                  <w:marLeft w:val="360"/>
                  <w:marRight w:val="0"/>
                  <w:marTop w:val="0"/>
                  <w:marBottom w:val="0"/>
                  <w:divBdr>
                    <w:top w:val="none" w:sz="0" w:space="0" w:color="auto"/>
                    <w:left w:val="none" w:sz="0" w:space="0" w:color="auto"/>
                    <w:bottom w:val="none" w:sz="0" w:space="0" w:color="auto"/>
                    <w:right w:val="none" w:sz="0" w:space="0" w:color="auto"/>
                  </w:divBdr>
                  <w:divsChild>
                    <w:div w:id="819463808">
                      <w:marLeft w:val="0"/>
                      <w:marRight w:val="0"/>
                      <w:marTop w:val="0"/>
                      <w:marBottom w:val="0"/>
                      <w:divBdr>
                        <w:top w:val="none" w:sz="0" w:space="0" w:color="auto"/>
                        <w:left w:val="none" w:sz="0" w:space="0" w:color="auto"/>
                        <w:bottom w:val="none" w:sz="0" w:space="0" w:color="auto"/>
                        <w:right w:val="none" w:sz="0" w:space="0" w:color="auto"/>
                      </w:divBdr>
                    </w:div>
                  </w:divsChild>
                </w:div>
                <w:div w:id="787118802">
                  <w:marLeft w:val="360"/>
                  <w:marRight w:val="0"/>
                  <w:marTop w:val="0"/>
                  <w:marBottom w:val="0"/>
                  <w:divBdr>
                    <w:top w:val="none" w:sz="0" w:space="0" w:color="auto"/>
                    <w:left w:val="none" w:sz="0" w:space="0" w:color="auto"/>
                    <w:bottom w:val="none" w:sz="0" w:space="0" w:color="auto"/>
                    <w:right w:val="none" w:sz="0" w:space="0" w:color="auto"/>
                  </w:divBdr>
                  <w:divsChild>
                    <w:div w:id="101974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13905">
              <w:marLeft w:val="360"/>
              <w:marRight w:val="0"/>
              <w:marTop w:val="0"/>
              <w:marBottom w:val="72"/>
              <w:divBdr>
                <w:top w:val="none" w:sz="0" w:space="0" w:color="auto"/>
                <w:left w:val="none" w:sz="0" w:space="0" w:color="auto"/>
                <w:bottom w:val="none" w:sz="0" w:space="0" w:color="auto"/>
                <w:right w:val="none" w:sz="0" w:space="0" w:color="auto"/>
              </w:divBdr>
              <w:divsChild>
                <w:div w:id="458258214">
                  <w:marLeft w:val="0"/>
                  <w:marRight w:val="0"/>
                  <w:marTop w:val="0"/>
                  <w:marBottom w:val="0"/>
                  <w:divBdr>
                    <w:top w:val="none" w:sz="0" w:space="0" w:color="auto"/>
                    <w:left w:val="none" w:sz="0" w:space="0" w:color="auto"/>
                    <w:bottom w:val="none" w:sz="0" w:space="0" w:color="auto"/>
                    <w:right w:val="none" w:sz="0" w:space="0" w:color="auto"/>
                  </w:divBdr>
                </w:div>
              </w:divsChild>
            </w:div>
            <w:div w:id="94714409">
              <w:marLeft w:val="360"/>
              <w:marRight w:val="0"/>
              <w:marTop w:val="0"/>
              <w:marBottom w:val="72"/>
              <w:divBdr>
                <w:top w:val="none" w:sz="0" w:space="0" w:color="auto"/>
                <w:left w:val="none" w:sz="0" w:space="0" w:color="auto"/>
                <w:bottom w:val="none" w:sz="0" w:space="0" w:color="auto"/>
                <w:right w:val="none" w:sz="0" w:space="0" w:color="auto"/>
              </w:divBdr>
              <w:divsChild>
                <w:div w:id="11214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1680">
      <w:bodyDiv w:val="1"/>
      <w:marLeft w:val="0"/>
      <w:marRight w:val="0"/>
      <w:marTop w:val="0"/>
      <w:marBottom w:val="0"/>
      <w:divBdr>
        <w:top w:val="none" w:sz="0" w:space="0" w:color="auto"/>
        <w:left w:val="none" w:sz="0" w:space="0" w:color="auto"/>
        <w:bottom w:val="none" w:sz="0" w:space="0" w:color="auto"/>
        <w:right w:val="none" w:sz="0" w:space="0" w:color="auto"/>
      </w:divBdr>
    </w:div>
    <w:div w:id="1582368602">
      <w:marLeft w:val="0"/>
      <w:marRight w:val="0"/>
      <w:marTop w:val="0"/>
      <w:marBottom w:val="0"/>
      <w:divBdr>
        <w:top w:val="none" w:sz="0" w:space="0" w:color="auto"/>
        <w:left w:val="none" w:sz="0" w:space="0" w:color="auto"/>
        <w:bottom w:val="none" w:sz="0" w:space="0" w:color="auto"/>
        <w:right w:val="none" w:sz="0" w:space="0" w:color="auto"/>
      </w:divBdr>
    </w:div>
    <w:div w:id="1582368607">
      <w:marLeft w:val="0"/>
      <w:marRight w:val="0"/>
      <w:marTop w:val="0"/>
      <w:marBottom w:val="0"/>
      <w:divBdr>
        <w:top w:val="none" w:sz="0" w:space="0" w:color="auto"/>
        <w:left w:val="none" w:sz="0" w:space="0" w:color="auto"/>
        <w:bottom w:val="none" w:sz="0" w:space="0" w:color="auto"/>
        <w:right w:val="none" w:sz="0" w:space="0" w:color="auto"/>
      </w:divBdr>
      <w:divsChild>
        <w:div w:id="1582368656">
          <w:marLeft w:val="0"/>
          <w:marRight w:val="0"/>
          <w:marTop w:val="0"/>
          <w:marBottom w:val="0"/>
          <w:divBdr>
            <w:top w:val="none" w:sz="0" w:space="0" w:color="auto"/>
            <w:left w:val="none" w:sz="0" w:space="0" w:color="auto"/>
            <w:bottom w:val="none" w:sz="0" w:space="0" w:color="auto"/>
            <w:right w:val="none" w:sz="0" w:space="0" w:color="auto"/>
          </w:divBdr>
          <w:divsChild>
            <w:div w:id="1582368643">
              <w:marLeft w:val="0"/>
              <w:marRight w:val="0"/>
              <w:marTop w:val="0"/>
              <w:marBottom w:val="0"/>
              <w:divBdr>
                <w:top w:val="none" w:sz="0" w:space="0" w:color="auto"/>
                <w:left w:val="none" w:sz="0" w:space="0" w:color="auto"/>
                <w:bottom w:val="none" w:sz="0" w:space="0" w:color="auto"/>
                <w:right w:val="none" w:sz="0" w:space="0" w:color="auto"/>
              </w:divBdr>
              <w:divsChild>
                <w:div w:id="1582368617">
                  <w:marLeft w:val="0"/>
                  <w:marRight w:val="0"/>
                  <w:marTop w:val="0"/>
                  <w:marBottom w:val="0"/>
                  <w:divBdr>
                    <w:top w:val="none" w:sz="0" w:space="0" w:color="auto"/>
                    <w:left w:val="none" w:sz="0" w:space="0" w:color="auto"/>
                    <w:bottom w:val="none" w:sz="0" w:space="0" w:color="auto"/>
                    <w:right w:val="none" w:sz="0" w:space="0" w:color="auto"/>
                  </w:divBdr>
                  <w:divsChild>
                    <w:div w:id="1582368636">
                      <w:marLeft w:val="0"/>
                      <w:marRight w:val="0"/>
                      <w:marTop w:val="0"/>
                      <w:marBottom w:val="0"/>
                      <w:divBdr>
                        <w:top w:val="none" w:sz="0" w:space="0" w:color="auto"/>
                        <w:left w:val="none" w:sz="0" w:space="0" w:color="auto"/>
                        <w:bottom w:val="none" w:sz="0" w:space="0" w:color="auto"/>
                        <w:right w:val="none" w:sz="0" w:space="0" w:color="auto"/>
                      </w:divBdr>
                      <w:divsChild>
                        <w:div w:id="1582368629">
                          <w:marLeft w:val="0"/>
                          <w:marRight w:val="0"/>
                          <w:marTop w:val="0"/>
                          <w:marBottom w:val="0"/>
                          <w:divBdr>
                            <w:top w:val="none" w:sz="0" w:space="0" w:color="auto"/>
                            <w:left w:val="none" w:sz="0" w:space="0" w:color="auto"/>
                            <w:bottom w:val="none" w:sz="0" w:space="0" w:color="auto"/>
                            <w:right w:val="none" w:sz="0" w:space="0" w:color="auto"/>
                          </w:divBdr>
                          <w:divsChild>
                            <w:div w:id="1582368657">
                              <w:marLeft w:val="0"/>
                              <w:marRight w:val="0"/>
                              <w:marTop w:val="0"/>
                              <w:marBottom w:val="0"/>
                              <w:divBdr>
                                <w:top w:val="none" w:sz="0" w:space="0" w:color="auto"/>
                                <w:left w:val="none" w:sz="0" w:space="0" w:color="auto"/>
                                <w:bottom w:val="none" w:sz="0" w:space="0" w:color="auto"/>
                                <w:right w:val="none" w:sz="0" w:space="0" w:color="auto"/>
                              </w:divBdr>
                              <w:divsChild>
                                <w:div w:id="1582368612">
                                  <w:marLeft w:val="0"/>
                                  <w:marRight w:val="0"/>
                                  <w:marTop w:val="0"/>
                                  <w:marBottom w:val="0"/>
                                  <w:divBdr>
                                    <w:top w:val="none" w:sz="0" w:space="0" w:color="auto"/>
                                    <w:left w:val="none" w:sz="0" w:space="0" w:color="auto"/>
                                    <w:bottom w:val="none" w:sz="0" w:space="0" w:color="auto"/>
                                    <w:right w:val="none" w:sz="0" w:space="0" w:color="auto"/>
                                  </w:divBdr>
                                  <w:divsChild>
                                    <w:div w:id="1582368614">
                                      <w:marLeft w:val="0"/>
                                      <w:marRight w:val="0"/>
                                      <w:marTop w:val="0"/>
                                      <w:marBottom w:val="0"/>
                                      <w:divBdr>
                                        <w:top w:val="none" w:sz="0" w:space="0" w:color="auto"/>
                                        <w:left w:val="none" w:sz="0" w:space="0" w:color="auto"/>
                                        <w:bottom w:val="none" w:sz="0" w:space="0" w:color="auto"/>
                                        <w:right w:val="none" w:sz="0" w:space="0" w:color="auto"/>
                                      </w:divBdr>
                                      <w:divsChild>
                                        <w:div w:id="1582368649">
                                          <w:marLeft w:val="0"/>
                                          <w:marRight w:val="0"/>
                                          <w:marTop w:val="0"/>
                                          <w:marBottom w:val="0"/>
                                          <w:divBdr>
                                            <w:top w:val="none" w:sz="0" w:space="0" w:color="auto"/>
                                            <w:left w:val="none" w:sz="0" w:space="0" w:color="auto"/>
                                            <w:bottom w:val="none" w:sz="0" w:space="0" w:color="auto"/>
                                            <w:right w:val="none" w:sz="0" w:space="0" w:color="auto"/>
                                          </w:divBdr>
                                          <w:divsChild>
                                            <w:div w:id="1582368613">
                                              <w:marLeft w:val="0"/>
                                              <w:marRight w:val="0"/>
                                              <w:marTop w:val="0"/>
                                              <w:marBottom w:val="0"/>
                                              <w:divBdr>
                                                <w:top w:val="none" w:sz="0" w:space="0" w:color="auto"/>
                                                <w:left w:val="none" w:sz="0" w:space="0" w:color="auto"/>
                                                <w:bottom w:val="none" w:sz="0" w:space="0" w:color="auto"/>
                                                <w:right w:val="none" w:sz="0" w:space="0" w:color="auto"/>
                                              </w:divBdr>
                                              <w:divsChild>
                                                <w:div w:id="1582368620">
                                                  <w:marLeft w:val="0"/>
                                                  <w:marRight w:val="0"/>
                                                  <w:marTop w:val="0"/>
                                                  <w:marBottom w:val="0"/>
                                                  <w:divBdr>
                                                    <w:top w:val="none" w:sz="0" w:space="0" w:color="auto"/>
                                                    <w:left w:val="none" w:sz="0" w:space="0" w:color="auto"/>
                                                    <w:bottom w:val="none" w:sz="0" w:space="0" w:color="auto"/>
                                                    <w:right w:val="none" w:sz="0" w:space="0" w:color="auto"/>
                                                  </w:divBdr>
                                                  <w:divsChild>
                                                    <w:div w:id="1582368615">
                                                      <w:marLeft w:val="0"/>
                                                      <w:marRight w:val="0"/>
                                                      <w:marTop w:val="0"/>
                                                      <w:marBottom w:val="0"/>
                                                      <w:divBdr>
                                                        <w:top w:val="none" w:sz="0" w:space="0" w:color="auto"/>
                                                        <w:left w:val="none" w:sz="0" w:space="0" w:color="auto"/>
                                                        <w:bottom w:val="none" w:sz="0" w:space="0" w:color="auto"/>
                                                        <w:right w:val="none" w:sz="0" w:space="0" w:color="auto"/>
                                                      </w:divBdr>
                                                      <w:divsChild>
                                                        <w:div w:id="1582368639">
                                                          <w:marLeft w:val="0"/>
                                                          <w:marRight w:val="0"/>
                                                          <w:marTop w:val="0"/>
                                                          <w:marBottom w:val="0"/>
                                                          <w:divBdr>
                                                            <w:top w:val="none" w:sz="0" w:space="0" w:color="auto"/>
                                                            <w:left w:val="none" w:sz="0" w:space="0" w:color="auto"/>
                                                            <w:bottom w:val="none" w:sz="0" w:space="0" w:color="auto"/>
                                                            <w:right w:val="none" w:sz="0" w:space="0" w:color="auto"/>
                                                          </w:divBdr>
                                                          <w:divsChild>
                                                            <w:div w:id="1582368654">
                                                              <w:marLeft w:val="0"/>
                                                              <w:marRight w:val="0"/>
                                                              <w:marTop w:val="0"/>
                                                              <w:marBottom w:val="0"/>
                                                              <w:divBdr>
                                                                <w:top w:val="none" w:sz="0" w:space="0" w:color="auto"/>
                                                                <w:left w:val="none" w:sz="0" w:space="0" w:color="auto"/>
                                                                <w:bottom w:val="none" w:sz="0" w:space="0" w:color="auto"/>
                                                                <w:right w:val="none" w:sz="0" w:space="0" w:color="auto"/>
                                                              </w:divBdr>
                                                              <w:divsChild>
                                                                <w:div w:id="1582368627">
                                                                  <w:marLeft w:val="0"/>
                                                                  <w:marRight w:val="0"/>
                                                                  <w:marTop w:val="0"/>
                                                                  <w:marBottom w:val="0"/>
                                                                  <w:divBdr>
                                                                    <w:top w:val="none" w:sz="0" w:space="0" w:color="auto"/>
                                                                    <w:left w:val="none" w:sz="0" w:space="0" w:color="auto"/>
                                                                    <w:bottom w:val="none" w:sz="0" w:space="0" w:color="auto"/>
                                                                    <w:right w:val="none" w:sz="0" w:space="0" w:color="auto"/>
                                                                  </w:divBdr>
                                                                  <w:divsChild>
                                                                    <w:div w:id="1582368608">
                                                                      <w:marLeft w:val="0"/>
                                                                      <w:marRight w:val="0"/>
                                                                      <w:marTop w:val="0"/>
                                                                      <w:marBottom w:val="0"/>
                                                                      <w:divBdr>
                                                                        <w:top w:val="none" w:sz="0" w:space="0" w:color="auto"/>
                                                                        <w:left w:val="none" w:sz="0" w:space="0" w:color="auto"/>
                                                                        <w:bottom w:val="none" w:sz="0" w:space="0" w:color="auto"/>
                                                                        <w:right w:val="none" w:sz="0" w:space="0" w:color="auto"/>
                                                                      </w:divBdr>
                                                                      <w:divsChild>
                                                                        <w:div w:id="1582368616">
                                                                          <w:marLeft w:val="0"/>
                                                                          <w:marRight w:val="0"/>
                                                                          <w:marTop w:val="0"/>
                                                                          <w:marBottom w:val="0"/>
                                                                          <w:divBdr>
                                                                            <w:top w:val="none" w:sz="0" w:space="0" w:color="auto"/>
                                                                            <w:left w:val="none" w:sz="0" w:space="0" w:color="auto"/>
                                                                            <w:bottom w:val="none" w:sz="0" w:space="0" w:color="auto"/>
                                                                            <w:right w:val="none" w:sz="0" w:space="0" w:color="auto"/>
                                                                          </w:divBdr>
                                                                          <w:divsChild>
                                                                            <w:div w:id="1582368635">
                                                                              <w:marLeft w:val="0"/>
                                                                              <w:marRight w:val="0"/>
                                                                              <w:marTop w:val="0"/>
                                                                              <w:marBottom w:val="0"/>
                                                                              <w:divBdr>
                                                                                <w:top w:val="none" w:sz="0" w:space="0" w:color="auto"/>
                                                                                <w:left w:val="none" w:sz="0" w:space="0" w:color="auto"/>
                                                                                <w:bottom w:val="none" w:sz="0" w:space="0" w:color="auto"/>
                                                                                <w:right w:val="none" w:sz="0" w:space="0" w:color="auto"/>
                                                                              </w:divBdr>
                                                                            </w:div>
                                                                            <w:div w:id="15823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11">
                                                                      <w:marLeft w:val="0"/>
                                                                      <w:marRight w:val="0"/>
                                                                      <w:marTop w:val="0"/>
                                                                      <w:marBottom w:val="0"/>
                                                                      <w:divBdr>
                                                                        <w:top w:val="none" w:sz="0" w:space="0" w:color="auto"/>
                                                                        <w:left w:val="none" w:sz="0" w:space="0" w:color="auto"/>
                                                                        <w:bottom w:val="none" w:sz="0" w:space="0" w:color="auto"/>
                                                                        <w:right w:val="none" w:sz="0" w:space="0" w:color="auto"/>
                                                                      </w:divBdr>
                                                                      <w:divsChild>
                                                                        <w:div w:id="1582368619">
                                                                          <w:marLeft w:val="0"/>
                                                                          <w:marRight w:val="0"/>
                                                                          <w:marTop w:val="0"/>
                                                                          <w:marBottom w:val="0"/>
                                                                          <w:divBdr>
                                                                            <w:top w:val="none" w:sz="0" w:space="0" w:color="auto"/>
                                                                            <w:left w:val="none" w:sz="0" w:space="0" w:color="auto"/>
                                                                            <w:bottom w:val="none" w:sz="0" w:space="0" w:color="auto"/>
                                                                            <w:right w:val="none" w:sz="0" w:space="0" w:color="auto"/>
                                                                          </w:divBdr>
                                                                          <w:divsChild>
                                                                            <w:div w:id="1582368633">
                                                                              <w:marLeft w:val="0"/>
                                                                              <w:marRight w:val="0"/>
                                                                              <w:marTop w:val="0"/>
                                                                              <w:marBottom w:val="0"/>
                                                                              <w:divBdr>
                                                                                <w:top w:val="none" w:sz="0" w:space="0" w:color="auto"/>
                                                                                <w:left w:val="none" w:sz="0" w:space="0" w:color="auto"/>
                                                                                <w:bottom w:val="none" w:sz="0" w:space="0" w:color="auto"/>
                                                                                <w:right w:val="none" w:sz="0" w:space="0" w:color="auto"/>
                                                                              </w:divBdr>
                                                                            </w:div>
                                                                            <w:div w:id="15823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24">
                                                                      <w:marLeft w:val="0"/>
                                                                      <w:marRight w:val="0"/>
                                                                      <w:marTop w:val="0"/>
                                                                      <w:marBottom w:val="0"/>
                                                                      <w:divBdr>
                                                                        <w:top w:val="none" w:sz="0" w:space="0" w:color="auto"/>
                                                                        <w:left w:val="none" w:sz="0" w:space="0" w:color="auto"/>
                                                                        <w:bottom w:val="none" w:sz="0" w:space="0" w:color="auto"/>
                                                                        <w:right w:val="none" w:sz="0" w:space="0" w:color="auto"/>
                                                                      </w:divBdr>
                                                                      <w:divsChild>
                                                                        <w:div w:id="1582368632">
                                                                          <w:marLeft w:val="0"/>
                                                                          <w:marRight w:val="0"/>
                                                                          <w:marTop w:val="0"/>
                                                                          <w:marBottom w:val="0"/>
                                                                          <w:divBdr>
                                                                            <w:top w:val="none" w:sz="0" w:space="0" w:color="auto"/>
                                                                            <w:left w:val="none" w:sz="0" w:space="0" w:color="auto"/>
                                                                            <w:bottom w:val="none" w:sz="0" w:space="0" w:color="auto"/>
                                                                            <w:right w:val="none" w:sz="0" w:space="0" w:color="auto"/>
                                                                          </w:divBdr>
                                                                          <w:divsChild>
                                                                            <w:div w:id="1582368605">
                                                                              <w:marLeft w:val="0"/>
                                                                              <w:marRight w:val="0"/>
                                                                              <w:marTop w:val="0"/>
                                                                              <w:marBottom w:val="0"/>
                                                                              <w:divBdr>
                                                                                <w:top w:val="none" w:sz="0" w:space="0" w:color="auto"/>
                                                                                <w:left w:val="none" w:sz="0" w:space="0" w:color="auto"/>
                                                                                <w:bottom w:val="none" w:sz="0" w:space="0" w:color="auto"/>
                                                                                <w:right w:val="none" w:sz="0" w:space="0" w:color="auto"/>
                                                                              </w:divBdr>
                                                                            </w:div>
                                                                            <w:div w:id="15823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46">
                                                                      <w:marLeft w:val="0"/>
                                                                      <w:marRight w:val="0"/>
                                                                      <w:marTop w:val="0"/>
                                                                      <w:marBottom w:val="0"/>
                                                                      <w:divBdr>
                                                                        <w:top w:val="none" w:sz="0" w:space="0" w:color="auto"/>
                                                                        <w:left w:val="none" w:sz="0" w:space="0" w:color="auto"/>
                                                                        <w:bottom w:val="none" w:sz="0" w:space="0" w:color="auto"/>
                                                                        <w:right w:val="none" w:sz="0" w:space="0" w:color="auto"/>
                                                                      </w:divBdr>
                                                                      <w:divsChild>
                                                                        <w:div w:id="1582368653">
                                                                          <w:marLeft w:val="0"/>
                                                                          <w:marRight w:val="0"/>
                                                                          <w:marTop w:val="0"/>
                                                                          <w:marBottom w:val="0"/>
                                                                          <w:divBdr>
                                                                            <w:top w:val="none" w:sz="0" w:space="0" w:color="auto"/>
                                                                            <w:left w:val="none" w:sz="0" w:space="0" w:color="auto"/>
                                                                            <w:bottom w:val="none" w:sz="0" w:space="0" w:color="auto"/>
                                                                            <w:right w:val="none" w:sz="0" w:space="0" w:color="auto"/>
                                                                          </w:divBdr>
                                                                          <w:divsChild>
                                                                            <w:div w:id="1582368625">
                                                                              <w:marLeft w:val="0"/>
                                                                              <w:marRight w:val="0"/>
                                                                              <w:marTop w:val="0"/>
                                                                              <w:marBottom w:val="0"/>
                                                                              <w:divBdr>
                                                                                <w:top w:val="none" w:sz="0" w:space="0" w:color="auto"/>
                                                                                <w:left w:val="none" w:sz="0" w:space="0" w:color="auto"/>
                                                                                <w:bottom w:val="none" w:sz="0" w:space="0" w:color="auto"/>
                                                                                <w:right w:val="none" w:sz="0" w:space="0" w:color="auto"/>
                                                                              </w:divBdr>
                                                                            </w:div>
                                                                            <w:div w:id="15823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50">
                                                                      <w:marLeft w:val="0"/>
                                                                      <w:marRight w:val="0"/>
                                                                      <w:marTop w:val="0"/>
                                                                      <w:marBottom w:val="0"/>
                                                                      <w:divBdr>
                                                                        <w:top w:val="none" w:sz="0" w:space="0" w:color="auto"/>
                                                                        <w:left w:val="none" w:sz="0" w:space="0" w:color="auto"/>
                                                                        <w:bottom w:val="none" w:sz="0" w:space="0" w:color="auto"/>
                                                                        <w:right w:val="none" w:sz="0" w:space="0" w:color="auto"/>
                                                                      </w:divBdr>
                                                                      <w:divsChild>
                                                                        <w:div w:id="1582368621">
                                                                          <w:marLeft w:val="0"/>
                                                                          <w:marRight w:val="0"/>
                                                                          <w:marTop w:val="0"/>
                                                                          <w:marBottom w:val="0"/>
                                                                          <w:divBdr>
                                                                            <w:top w:val="none" w:sz="0" w:space="0" w:color="auto"/>
                                                                            <w:left w:val="none" w:sz="0" w:space="0" w:color="auto"/>
                                                                            <w:bottom w:val="none" w:sz="0" w:space="0" w:color="auto"/>
                                                                            <w:right w:val="none" w:sz="0" w:space="0" w:color="auto"/>
                                                                          </w:divBdr>
                                                                        </w:div>
                                                                      </w:divsChild>
                                                                    </w:div>
                                                                    <w:div w:id="1582368652">
                                                                      <w:marLeft w:val="0"/>
                                                                      <w:marRight w:val="0"/>
                                                                      <w:marTop w:val="0"/>
                                                                      <w:marBottom w:val="0"/>
                                                                      <w:divBdr>
                                                                        <w:top w:val="none" w:sz="0" w:space="0" w:color="auto"/>
                                                                        <w:left w:val="none" w:sz="0" w:space="0" w:color="auto"/>
                                                                        <w:bottom w:val="none" w:sz="0" w:space="0" w:color="auto"/>
                                                                        <w:right w:val="none" w:sz="0" w:space="0" w:color="auto"/>
                                                                      </w:divBdr>
                                                                      <w:divsChild>
                                                                        <w:div w:id="1582368604">
                                                                          <w:marLeft w:val="0"/>
                                                                          <w:marRight w:val="0"/>
                                                                          <w:marTop w:val="0"/>
                                                                          <w:marBottom w:val="0"/>
                                                                          <w:divBdr>
                                                                            <w:top w:val="none" w:sz="0" w:space="0" w:color="auto"/>
                                                                            <w:left w:val="none" w:sz="0" w:space="0" w:color="auto"/>
                                                                            <w:bottom w:val="none" w:sz="0" w:space="0" w:color="auto"/>
                                                                            <w:right w:val="none" w:sz="0" w:space="0" w:color="auto"/>
                                                                          </w:divBdr>
                                                                          <w:divsChild>
                                                                            <w:div w:id="1582368601">
                                                                              <w:marLeft w:val="0"/>
                                                                              <w:marRight w:val="0"/>
                                                                              <w:marTop w:val="0"/>
                                                                              <w:marBottom w:val="0"/>
                                                                              <w:divBdr>
                                                                                <w:top w:val="none" w:sz="0" w:space="0" w:color="auto"/>
                                                                                <w:left w:val="none" w:sz="0" w:space="0" w:color="auto"/>
                                                                                <w:bottom w:val="none" w:sz="0" w:space="0" w:color="auto"/>
                                                                                <w:right w:val="none" w:sz="0" w:space="0" w:color="auto"/>
                                                                              </w:divBdr>
                                                                            </w:div>
                                                                            <w:div w:id="158236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2368610">
      <w:marLeft w:val="0"/>
      <w:marRight w:val="0"/>
      <w:marTop w:val="0"/>
      <w:marBottom w:val="0"/>
      <w:divBdr>
        <w:top w:val="none" w:sz="0" w:space="0" w:color="auto"/>
        <w:left w:val="none" w:sz="0" w:space="0" w:color="auto"/>
        <w:bottom w:val="none" w:sz="0" w:space="0" w:color="auto"/>
        <w:right w:val="none" w:sz="0" w:space="0" w:color="auto"/>
      </w:divBdr>
    </w:div>
    <w:div w:id="1582368618">
      <w:marLeft w:val="0"/>
      <w:marRight w:val="0"/>
      <w:marTop w:val="0"/>
      <w:marBottom w:val="0"/>
      <w:divBdr>
        <w:top w:val="none" w:sz="0" w:space="0" w:color="auto"/>
        <w:left w:val="none" w:sz="0" w:space="0" w:color="auto"/>
        <w:bottom w:val="none" w:sz="0" w:space="0" w:color="auto"/>
        <w:right w:val="none" w:sz="0" w:space="0" w:color="auto"/>
      </w:divBdr>
    </w:div>
    <w:div w:id="1582368622">
      <w:marLeft w:val="0"/>
      <w:marRight w:val="0"/>
      <w:marTop w:val="0"/>
      <w:marBottom w:val="0"/>
      <w:divBdr>
        <w:top w:val="none" w:sz="0" w:space="0" w:color="auto"/>
        <w:left w:val="none" w:sz="0" w:space="0" w:color="auto"/>
        <w:bottom w:val="none" w:sz="0" w:space="0" w:color="auto"/>
        <w:right w:val="none" w:sz="0" w:space="0" w:color="auto"/>
      </w:divBdr>
    </w:div>
    <w:div w:id="1582368631">
      <w:marLeft w:val="0"/>
      <w:marRight w:val="0"/>
      <w:marTop w:val="0"/>
      <w:marBottom w:val="0"/>
      <w:divBdr>
        <w:top w:val="none" w:sz="0" w:space="0" w:color="auto"/>
        <w:left w:val="none" w:sz="0" w:space="0" w:color="auto"/>
        <w:bottom w:val="none" w:sz="0" w:space="0" w:color="auto"/>
        <w:right w:val="none" w:sz="0" w:space="0" w:color="auto"/>
      </w:divBdr>
    </w:div>
    <w:div w:id="1582368641">
      <w:marLeft w:val="0"/>
      <w:marRight w:val="0"/>
      <w:marTop w:val="0"/>
      <w:marBottom w:val="0"/>
      <w:divBdr>
        <w:top w:val="none" w:sz="0" w:space="0" w:color="auto"/>
        <w:left w:val="none" w:sz="0" w:space="0" w:color="auto"/>
        <w:bottom w:val="none" w:sz="0" w:space="0" w:color="auto"/>
        <w:right w:val="none" w:sz="0" w:space="0" w:color="auto"/>
      </w:divBdr>
    </w:div>
    <w:div w:id="1582368642">
      <w:marLeft w:val="0"/>
      <w:marRight w:val="0"/>
      <w:marTop w:val="0"/>
      <w:marBottom w:val="0"/>
      <w:divBdr>
        <w:top w:val="none" w:sz="0" w:space="0" w:color="auto"/>
        <w:left w:val="none" w:sz="0" w:space="0" w:color="auto"/>
        <w:bottom w:val="none" w:sz="0" w:space="0" w:color="auto"/>
        <w:right w:val="none" w:sz="0" w:space="0" w:color="auto"/>
      </w:divBdr>
      <w:divsChild>
        <w:div w:id="1582368648">
          <w:marLeft w:val="0"/>
          <w:marRight w:val="0"/>
          <w:marTop w:val="100"/>
          <w:marBottom w:val="100"/>
          <w:divBdr>
            <w:top w:val="none" w:sz="0" w:space="0" w:color="auto"/>
            <w:left w:val="none" w:sz="0" w:space="0" w:color="auto"/>
            <w:bottom w:val="none" w:sz="0" w:space="0" w:color="auto"/>
            <w:right w:val="none" w:sz="0" w:space="0" w:color="auto"/>
          </w:divBdr>
          <w:divsChild>
            <w:div w:id="1582368626">
              <w:marLeft w:val="0"/>
              <w:marRight w:val="0"/>
              <w:marTop w:val="68"/>
              <w:marBottom w:val="0"/>
              <w:divBdr>
                <w:top w:val="none" w:sz="0" w:space="0" w:color="auto"/>
                <w:left w:val="none" w:sz="0" w:space="0" w:color="auto"/>
                <w:bottom w:val="none" w:sz="0" w:space="0" w:color="auto"/>
                <w:right w:val="none" w:sz="0" w:space="0" w:color="auto"/>
              </w:divBdr>
              <w:divsChild>
                <w:div w:id="1582368623">
                  <w:marLeft w:val="0"/>
                  <w:marRight w:val="0"/>
                  <w:marTop w:val="0"/>
                  <w:marBottom w:val="0"/>
                  <w:divBdr>
                    <w:top w:val="none" w:sz="0" w:space="0" w:color="auto"/>
                    <w:left w:val="none" w:sz="0" w:space="0" w:color="auto"/>
                    <w:bottom w:val="none" w:sz="0" w:space="0" w:color="auto"/>
                    <w:right w:val="none" w:sz="0" w:space="0" w:color="auto"/>
                  </w:divBdr>
                  <w:divsChild>
                    <w:div w:id="1582368606">
                      <w:marLeft w:val="0"/>
                      <w:marRight w:val="0"/>
                      <w:marTop w:val="0"/>
                      <w:marBottom w:val="0"/>
                      <w:divBdr>
                        <w:top w:val="none" w:sz="0" w:space="0" w:color="auto"/>
                        <w:left w:val="none" w:sz="0" w:space="0" w:color="auto"/>
                        <w:bottom w:val="none" w:sz="0" w:space="0" w:color="auto"/>
                        <w:right w:val="none" w:sz="0" w:space="0" w:color="auto"/>
                      </w:divBdr>
                      <w:divsChild>
                        <w:div w:id="1582368634">
                          <w:marLeft w:val="0"/>
                          <w:marRight w:val="68"/>
                          <w:marTop w:val="0"/>
                          <w:marBottom w:val="0"/>
                          <w:divBdr>
                            <w:top w:val="none" w:sz="0" w:space="0" w:color="auto"/>
                            <w:left w:val="none" w:sz="0" w:space="0" w:color="auto"/>
                            <w:bottom w:val="none" w:sz="0" w:space="0" w:color="auto"/>
                            <w:right w:val="none" w:sz="0" w:space="0" w:color="auto"/>
                          </w:divBdr>
                          <w:divsChild>
                            <w:div w:id="1582368638">
                              <w:marLeft w:val="0"/>
                              <w:marRight w:val="0"/>
                              <w:marTop w:val="231"/>
                              <w:marBottom w:val="340"/>
                              <w:divBdr>
                                <w:top w:val="none" w:sz="0" w:space="0" w:color="auto"/>
                                <w:left w:val="none" w:sz="0" w:space="0" w:color="auto"/>
                                <w:bottom w:val="none" w:sz="0" w:space="0" w:color="auto"/>
                                <w:right w:val="none" w:sz="0" w:space="0" w:color="auto"/>
                              </w:divBdr>
                            </w:div>
                          </w:divsChild>
                        </w:div>
                      </w:divsChild>
                    </w:div>
                    <w:div w:id="1582368651">
                      <w:marLeft w:val="0"/>
                      <w:marRight w:val="0"/>
                      <w:marTop w:val="0"/>
                      <w:marBottom w:val="0"/>
                      <w:divBdr>
                        <w:top w:val="none" w:sz="0" w:space="0" w:color="auto"/>
                        <w:left w:val="none" w:sz="0" w:space="0" w:color="auto"/>
                        <w:bottom w:val="single" w:sz="6" w:space="0" w:color="BBBBBB"/>
                        <w:right w:val="none" w:sz="0" w:space="0" w:color="auto"/>
                      </w:divBdr>
                      <w:divsChild>
                        <w:div w:id="1582368603">
                          <w:marLeft w:val="0"/>
                          <w:marRight w:val="14"/>
                          <w:marTop w:val="0"/>
                          <w:marBottom w:val="0"/>
                          <w:divBdr>
                            <w:top w:val="none" w:sz="0" w:space="0" w:color="auto"/>
                            <w:left w:val="none" w:sz="0" w:space="0" w:color="auto"/>
                            <w:bottom w:val="none" w:sz="0" w:space="0" w:color="auto"/>
                            <w:right w:val="none" w:sz="0" w:space="0" w:color="auto"/>
                          </w:divBdr>
                        </w:div>
                        <w:div w:id="1582368609">
                          <w:marLeft w:val="0"/>
                          <w:marRight w:val="1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368644">
      <w:marLeft w:val="0"/>
      <w:marRight w:val="0"/>
      <w:marTop w:val="0"/>
      <w:marBottom w:val="0"/>
      <w:divBdr>
        <w:top w:val="none" w:sz="0" w:space="0" w:color="auto"/>
        <w:left w:val="none" w:sz="0" w:space="0" w:color="auto"/>
        <w:bottom w:val="none" w:sz="0" w:space="0" w:color="auto"/>
        <w:right w:val="none" w:sz="0" w:space="0" w:color="auto"/>
      </w:divBdr>
    </w:div>
    <w:div w:id="1582368645">
      <w:marLeft w:val="0"/>
      <w:marRight w:val="0"/>
      <w:marTop w:val="0"/>
      <w:marBottom w:val="0"/>
      <w:divBdr>
        <w:top w:val="none" w:sz="0" w:space="0" w:color="auto"/>
        <w:left w:val="none" w:sz="0" w:space="0" w:color="auto"/>
        <w:bottom w:val="none" w:sz="0" w:space="0" w:color="auto"/>
        <w:right w:val="none" w:sz="0" w:space="0" w:color="auto"/>
      </w:divBdr>
    </w:div>
    <w:div w:id="1582368655">
      <w:marLeft w:val="0"/>
      <w:marRight w:val="0"/>
      <w:marTop w:val="0"/>
      <w:marBottom w:val="0"/>
      <w:divBdr>
        <w:top w:val="none" w:sz="0" w:space="0" w:color="auto"/>
        <w:left w:val="none" w:sz="0" w:space="0" w:color="auto"/>
        <w:bottom w:val="none" w:sz="0" w:space="0" w:color="auto"/>
        <w:right w:val="none" w:sz="0" w:space="0" w:color="auto"/>
      </w:divBdr>
    </w:div>
    <w:div w:id="1582368658">
      <w:marLeft w:val="0"/>
      <w:marRight w:val="0"/>
      <w:marTop w:val="0"/>
      <w:marBottom w:val="0"/>
      <w:divBdr>
        <w:top w:val="none" w:sz="0" w:space="0" w:color="auto"/>
        <w:left w:val="none" w:sz="0" w:space="0" w:color="auto"/>
        <w:bottom w:val="none" w:sz="0" w:space="0" w:color="auto"/>
        <w:right w:val="none" w:sz="0" w:space="0" w:color="auto"/>
      </w:divBdr>
    </w:div>
    <w:div w:id="1582368659">
      <w:marLeft w:val="0"/>
      <w:marRight w:val="0"/>
      <w:marTop w:val="0"/>
      <w:marBottom w:val="0"/>
      <w:divBdr>
        <w:top w:val="none" w:sz="0" w:space="0" w:color="auto"/>
        <w:left w:val="none" w:sz="0" w:space="0" w:color="auto"/>
        <w:bottom w:val="none" w:sz="0" w:space="0" w:color="auto"/>
        <w:right w:val="none" w:sz="0" w:space="0" w:color="auto"/>
      </w:divBdr>
    </w:div>
    <w:div w:id="1631087506">
      <w:bodyDiv w:val="1"/>
      <w:marLeft w:val="0"/>
      <w:marRight w:val="0"/>
      <w:marTop w:val="0"/>
      <w:marBottom w:val="0"/>
      <w:divBdr>
        <w:top w:val="none" w:sz="0" w:space="0" w:color="auto"/>
        <w:left w:val="none" w:sz="0" w:space="0" w:color="auto"/>
        <w:bottom w:val="none" w:sz="0" w:space="0" w:color="auto"/>
        <w:right w:val="none" w:sz="0" w:space="0" w:color="auto"/>
      </w:divBdr>
    </w:div>
    <w:div w:id="1656102704">
      <w:bodyDiv w:val="1"/>
      <w:marLeft w:val="0"/>
      <w:marRight w:val="0"/>
      <w:marTop w:val="0"/>
      <w:marBottom w:val="0"/>
      <w:divBdr>
        <w:top w:val="none" w:sz="0" w:space="0" w:color="auto"/>
        <w:left w:val="none" w:sz="0" w:space="0" w:color="auto"/>
        <w:bottom w:val="none" w:sz="0" w:space="0" w:color="auto"/>
        <w:right w:val="none" w:sz="0" w:space="0" w:color="auto"/>
      </w:divBdr>
    </w:div>
    <w:div w:id="1736081124">
      <w:bodyDiv w:val="1"/>
      <w:marLeft w:val="0"/>
      <w:marRight w:val="0"/>
      <w:marTop w:val="0"/>
      <w:marBottom w:val="0"/>
      <w:divBdr>
        <w:top w:val="none" w:sz="0" w:space="0" w:color="auto"/>
        <w:left w:val="none" w:sz="0" w:space="0" w:color="auto"/>
        <w:bottom w:val="none" w:sz="0" w:space="0" w:color="auto"/>
        <w:right w:val="none" w:sz="0" w:space="0" w:color="auto"/>
      </w:divBdr>
    </w:div>
    <w:div w:id="2004358767">
      <w:bodyDiv w:val="1"/>
      <w:marLeft w:val="0"/>
      <w:marRight w:val="0"/>
      <w:marTop w:val="0"/>
      <w:marBottom w:val="0"/>
      <w:divBdr>
        <w:top w:val="none" w:sz="0" w:space="0" w:color="auto"/>
        <w:left w:val="none" w:sz="0" w:space="0" w:color="auto"/>
        <w:bottom w:val="none" w:sz="0" w:space="0" w:color="auto"/>
        <w:right w:val="none" w:sz="0" w:space="0" w:color="auto"/>
      </w:divBdr>
    </w:div>
    <w:div w:id="2090611251">
      <w:bodyDiv w:val="1"/>
      <w:marLeft w:val="0"/>
      <w:marRight w:val="0"/>
      <w:marTop w:val="0"/>
      <w:marBottom w:val="0"/>
      <w:divBdr>
        <w:top w:val="none" w:sz="0" w:space="0" w:color="auto"/>
        <w:left w:val="none" w:sz="0" w:space="0" w:color="auto"/>
        <w:bottom w:val="none" w:sz="0" w:space="0" w:color="auto"/>
        <w:right w:val="none" w:sz="0" w:space="0" w:color="auto"/>
      </w:divBdr>
    </w:div>
    <w:div w:id="213497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oz.tauron.pl/platform/application?MP_action=repositoryList&amp;folder=000f0003&amp;MP_module=intranetRepositor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auro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pl/rodo/klauzula-pracownicy-kontrahentow-t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uwit@tauro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y\OneDrive%20-%20Kaczor%20Klimczyk%20Pucher%20Wypi&#243;r%20Adwokaci%20Sp&#243;&#322;ka%20Partnerska\Pulpit\Mateusz\TS\Szablony%20MWY\Umowa%20z%20PP%20czysta%20wersja%20(szabl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B6B5866418454F9134FC5030530993" ma:contentTypeVersion="10" ma:contentTypeDescription="Utwórz nowy dokument." ma:contentTypeScope="" ma:versionID="ba6f9d4c64c31582aa6fd70121142be8">
  <xsd:schema xmlns:xsd="http://www.w3.org/2001/XMLSchema" xmlns:xs="http://www.w3.org/2001/XMLSchema" xmlns:p="http://schemas.microsoft.com/office/2006/metadata/properties" xmlns:ns3="2e8a6d60-04f1-4fa7-81a4-36ec46e572f7" targetNamespace="http://schemas.microsoft.com/office/2006/metadata/properties" ma:root="true" ma:fieldsID="8a3bfb9dc20d1825c539fe9819201ddd" ns3:_="">
    <xsd:import namespace="2e8a6d60-04f1-4fa7-81a4-36ec46e572f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a6d60-04f1-4fa7-81a4-36ec46e572f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e8a6d60-04f1-4fa7-81a4-36ec46e572f7" xsi:nil="true"/>
  </documentManagement>
</p:properties>
</file>

<file path=customXml/itemProps1.xml><?xml version="1.0" encoding="utf-8"?>
<ds:datastoreItem xmlns:ds="http://schemas.openxmlformats.org/officeDocument/2006/customXml" ds:itemID="{F27C9E46-6593-4E20-AA28-D2876997B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a6d60-04f1-4fa7-81a4-36ec46e572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350B5-3AA5-44F2-9288-023BCDDD8156}">
  <ds:schemaRefs>
    <ds:schemaRef ds:uri="http://schemas.openxmlformats.org/officeDocument/2006/bibliography"/>
  </ds:schemaRefs>
</ds:datastoreItem>
</file>

<file path=customXml/itemProps3.xml><?xml version="1.0" encoding="utf-8"?>
<ds:datastoreItem xmlns:ds="http://schemas.openxmlformats.org/officeDocument/2006/customXml" ds:itemID="{09F9E11B-5C66-4F31-BA72-E8D3DE4DD3BA}">
  <ds:schemaRefs>
    <ds:schemaRef ds:uri="http://schemas.microsoft.com/sharepoint/v3/contenttype/forms"/>
  </ds:schemaRefs>
</ds:datastoreItem>
</file>

<file path=customXml/itemProps4.xml><?xml version="1.0" encoding="utf-8"?>
<ds:datastoreItem xmlns:ds="http://schemas.openxmlformats.org/officeDocument/2006/customXml" ds:itemID="{2D805DA5-08D5-452C-86AF-05B88DD92454}">
  <ds:schemaRefs>
    <ds:schemaRef ds:uri="http://schemas.microsoft.com/office/2006/metadata/properties"/>
    <ds:schemaRef ds:uri="http://schemas.microsoft.com/office/infopath/2007/PartnerControls"/>
    <ds:schemaRef ds:uri="2e8a6d60-04f1-4fa7-81a4-36ec46e572f7"/>
  </ds:schemaRefs>
</ds:datastoreItem>
</file>

<file path=docProps/app.xml><?xml version="1.0" encoding="utf-8"?>
<Properties xmlns="http://schemas.openxmlformats.org/officeDocument/2006/extended-properties" xmlns:vt="http://schemas.openxmlformats.org/officeDocument/2006/docPropsVTypes">
  <Template>Umowa z PP czysta wersja (szablon)</Template>
  <TotalTime>149</TotalTime>
  <Pages>27</Pages>
  <Words>10359</Words>
  <Characters>71078</Characters>
  <Application>Microsoft Office Word</Application>
  <DocSecurity>0</DocSecurity>
  <Lines>592</Lines>
  <Paragraphs>162</Paragraphs>
  <ScaleCrop>false</ScaleCrop>
  <HeadingPairs>
    <vt:vector size="2" baseType="variant">
      <vt:variant>
        <vt:lpstr>Tytuł</vt:lpstr>
      </vt:variant>
      <vt:variant>
        <vt:i4>1</vt:i4>
      </vt:variant>
    </vt:vector>
  </HeadingPairs>
  <TitlesOfParts>
    <vt:vector size="1" baseType="lpstr">
      <vt:lpstr>Umowa partnerska</vt:lpstr>
    </vt:vector>
  </TitlesOfParts>
  <Company>VBSP</Company>
  <LinksUpToDate>false</LinksUpToDate>
  <CharactersWithSpaces>81275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partnerska</dc:title>
  <dc:subject/>
  <dc:creator>Mateusz Wyka</dc:creator>
  <cp:keywords/>
  <dc:description/>
  <cp:lastModifiedBy>Szweda Anna (TS)</cp:lastModifiedBy>
  <cp:revision>22</cp:revision>
  <cp:lastPrinted>2026-04-09T14:50:00Z</cp:lastPrinted>
  <dcterms:created xsi:type="dcterms:W3CDTF">2026-04-10T10:46:00Z</dcterms:created>
  <dcterms:modified xsi:type="dcterms:W3CDTF">2026-04-24T04:50:00Z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0x01010050B6B5866418454F9134FC5030530993</vt:lpwstr>
  </property>
</Properties>
</file>